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855" w:rsidRDefault="004D3855" w:rsidP="00EC0C6F">
      <w:pPr>
        <w:jc w:val="center"/>
      </w:pPr>
      <w:r>
        <w:rPr>
          <w:rFonts w:hint="eastAsia"/>
        </w:rPr>
        <w:t>《中国共产党与你一起在路上》</w:t>
      </w:r>
    </w:p>
    <w:p w:rsidR="004D3855" w:rsidRPr="00EC0C6F" w:rsidRDefault="004D3855" w:rsidP="00EC0C6F">
      <w:pPr>
        <w:jc w:val="center"/>
        <w:rPr>
          <w:i/>
        </w:rPr>
      </w:pPr>
      <w:r w:rsidRPr="00EC0C6F">
        <w:rPr>
          <w:i/>
        </w:rPr>
        <w:t xml:space="preserve">The Communist Party of </w:t>
      </w:r>
      <w:smartTag w:uri="urn:schemas-microsoft-com:office:smarttags" w:element="place">
        <w:smartTag w:uri="urn:schemas-microsoft-com:office:smarttags" w:element="country-region">
          <w:r w:rsidRPr="00EC0C6F">
            <w:rPr>
              <w:i/>
            </w:rPr>
            <w:t>China</w:t>
          </w:r>
        </w:smartTag>
      </w:smartTag>
      <w:r w:rsidRPr="00EC0C6F">
        <w:rPr>
          <w:i/>
        </w:rPr>
        <w:t xml:space="preserve"> is with you along the way</w:t>
      </w:r>
    </w:p>
    <w:p w:rsidR="004D3855" w:rsidRPr="00EC0C6F" w:rsidRDefault="004D3855" w:rsidP="00206C90"/>
    <w:p w:rsidR="004D3855" w:rsidRDefault="004D3855" w:rsidP="00206C90"/>
    <w:p w:rsidR="004D3855" w:rsidRDefault="004D3855" w:rsidP="00206C90">
      <w:r>
        <w:rPr>
          <w:rFonts w:hint="eastAsia"/>
        </w:rPr>
        <w:t>这是一个古老的</w:t>
      </w:r>
    </w:p>
    <w:p w:rsidR="004D3855" w:rsidRDefault="004D3855" w:rsidP="00206C90">
      <w:r>
        <w:t>This is an ancient</w:t>
      </w:r>
    </w:p>
    <w:p w:rsidR="004D3855" w:rsidRDefault="004D3855" w:rsidP="00206C90"/>
    <w:p w:rsidR="004D3855" w:rsidRDefault="004D3855" w:rsidP="00206C90">
      <w:r>
        <w:rPr>
          <w:rFonts w:hint="eastAsia"/>
        </w:rPr>
        <w:t>而又朝气蓬勃的国家</w:t>
      </w:r>
      <w:bookmarkStart w:id="0" w:name="_GoBack"/>
      <w:bookmarkEnd w:id="0"/>
    </w:p>
    <w:p w:rsidR="004D3855" w:rsidRDefault="004D3855" w:rsidP="00206C90">
      <w:r>
        <w:t>and youthful country</w:t>
      </w:r>
    </w:p>
    <w:p w:rsidR="004D3855" w:rsidRDefault="004D3855" w:rsidP="00206C90"/>
    <w:p w:rsidR="004D3855" w:rsidRDefault="004D3855" w:rsidP="00206C90">
      <w:r>
        <w:rPr>
          <w:rFonts w:hint="eastAsia"/>
        </w:rPr>
        <w:t>这是一个快速成长</w:t>
      </w:r>
    </w:p>
    <w:p w:rsidR="004D3855" w:rsidRDefault="004D3855" w:rsidP="00206C90">
      <w:r>
        <w:t>It is growing fast</w:t>
      </w:r>
    </w:p>
    <w:p w:rsidR="004D3855" w:rsidRDefault="004D3855" w:rsidP="00206C90"/>
    <w:p w:rsidR="004D3855" w:rsidRDefault="004D3855" w:rsidP="00206C90">
      <w:r>
        <w:rPr>
          <w:rFonts w:hint="eastAsia"/>
        </w:rPr>
        <w:t>但发展不平衡的国家</w:t>
      </w:r>
    </w:p>
    <w:p w:rsidR="004D3855" w:rsidRDefault="004D3855" w:rsidP="00206C90">
      <w:r>
        <w:t>yet with development disparities</w:t>
      </w:r>
    </w:p>
    <w:p w:rsidR="004D3855" w:rsidRDefault="004D3855" w:rsidP="00206C90"/>
    <w:p w:rsidR="004D3855" w:rsidRDefault="004D3855" w:rsidP="00206C90">
      <w:r>
        <w:rPr>
          <w:rFonts w:hint="eastAsia"/>
        </w:rPr>
        <w:t>这是一个充满机遇</w:t>
      </w:r>
    </w:p>
    <w:p w:rsidR="004D3855" w:rsidRDefault="004D3855" w:rsidP="00206C90">
      <w:r>
        <w:t>It’s full of opportunities</w:t>
      </w:r>
    </w:p>
    <w:p w:rsidR="004D3855" w:rsidRDefault="004D3855" w:rsidP="00206C90"/>
    <w:p w:rsidR="004D3855" w:rsidRDefault="004D3855" w:rsidP="00206C90">
      <w:r>
        <w:rPr>
          <w:rFonts w:hint="eastAsia"/>
        </w:rPr>
        <w:t>却又面临无数挑战的国家</w:t>
      </w:r>
    </w:p>
    <w:p w:rsidR="004D3855" w:rsidRDefault="004D3855" w:rsidP="00206C90">
      <w:r>
        <w:t>along with untold challenges</w:t>
      </w:r>
    </w:p>
    <w:p w:rsidR="004D3855" w:rsidRDefault="004D3855" w:rsidP="00206C90"/>
    <w:p w:rsidR="004D3855" w:rsidRDefault="004D3855" w:rsidP="00206C90">
      <w:r>
        <w:rPr>
          <w:rFonts w:hint="eastAsia"/>
        </w:rPr>
        <w:t>这是一个有</w:t>
      </w:r>
      <w:r>
        <w:t>13</w:t>
      </w:r>
      <w:r>
        <w:rPr>
          <w:rFonts w:hint="eastAsia"/>
        </w:rPr>
        <w:t>亿人口</w:t>
      </w:r>
    </w:p>
    <w:p w:rsidR="004D3855" w:rsidRDefault="004D3855" w:rsidP="00206C90">
      <w:r>
        <w:t>But its 1.3 billion people</w:t>
      </w:r>
    </w:p>
    <w:p w:rsidR="004D3855" w:rsidRDefault="004D3855" w:rsidP="00206C90"/>
    <w:p w:rsidR="004D3855" w:rsidRDefault="004D3855" w:rsidP="00206C90">
      <w:r>
        <w:rPr>
          <w:rFonts w:hint="eastAsia"/>
        </w:rPr>
        <w:t>每个人都有不同梦想的国家</w:t>
      </w:r>
    </w:p>
    <w:p w:rsidR="004D3855" w:rsidRDefault="004D3855" w:rsidP="00206C90">
      <w:r>
        <w:t>all have their own dreams</w:t>
      </w:r>
    </w:p>
    <w:p w:rsidR="004D3855" w:rsidRDefault="004D3855" w:rsidP="00206C90"/>
    <w:p w:rsidR="004D3855" w:rsidRDefault="004D3855" w:rsidP="00206C90"/>
    <w:p w:rsidR="004D3855" w:rsidRPr="00EC0C6F" w:rsidRDefault="004D3855" w:rsidP="00206C90">
      <w:pPr>
        <w:rPr>
          <w:i/>
        </w:rPr>
      </w:pPr>
      <w:r w:rsidRPr="00EC0C6F">
        <w:rPr>
          <w:rFonts w:hint="eastAsia"/>
          <w:i/>
        </w:rPr>
        <w:t>我想明年有个好收成</w:t>
      </w:r>
    </w:p>
    <w:p w:rsidR="004D3855" w:rsidRPr="00EC0C6F" w:rsidRDefault="004D3855" w:rsidP="00206C90">
      <w:pPr>
        <w:rPr>
          <w:i/>
        </w:rPr>
      </w:pPr>
      <w:r w:rsidRPr="00EC0C6F">
        <w:rPr>
          <w:i/>
        </w:rPr>
        <w:t>I want a good harvest next year</w:t>
      </w:r>
    </w:p>
    <w:p w:rsidR="004D3855" w:rsidRPr="00EC0C6F" w:rsidRDefault="004D3855" w:rsidP="00206C90">
      <w:pPr>
        <w:rPr>
          <w:i/>
        </w:rPr>
      </w:pPr>
    </w:p>
    <w:p w:rsidR="004D3855" w:rsidRPr="00EC0C6F" w:rsidRDefault="004D3855" w:rsidP="00206C90">
      <w:pPr>
        <w:rPr>
          <w:i/>
        </w:rPr>
      </w:pPr>
      <w:r w:rsidRPr="00EC0C6F">
        <w:rPr>
          <w:rFonts w:hint="eastAsia"/>
          <w:i/>
        </w:rPr>
        <w:t>我想开个小饭馆</w:t>
      </w:r>
    </w:p>
    <w:p w:rsidR="004D3855" w:rsidRPr="00EC0C6F" w:rsidRDefault="004D3855" w:rsidP="00206C90">
      <w:pPr>
        <w:rPr>
          <w:i/>
        </w:rPr>
      </w:pPr>
      <w:r w:rsidRPr="00EC0C6F">
        <w:rPr>
          <w:i/>
        </w:rPr>
        <w:t>I want to start a diner</w:t>
      </w:r>
    </w:p>
    <w:p w:rsidR="004D3855" w:rsidRPr="00EC0C6F" w:rsidRDefault="004D3855" w:rsidP="00206C90">
      <w:pPr>
        <w:rPr>
          <w:i/>
        </w:rPr>
      </w:pPr>
    </w:p>
    <w:p w:rsidR="004D3855" w:rsidRPr="00EC0C6F" w:rsidRDefault="004D3855" w:rsidP="00206C90">
      <w:pPr>
        <w:rPr>
          <w:i/>
        </w:rPr>
      </w:pPr>
      <w:r w:rsidRPr="00EC0C6F">
        <w:rPr>
          <w:rFonts w:hint="eastAsia"/>
          <w:i/>
        </w:rPr>
        <w:t>我想养老金能不能再多一点</w:t>
      </w:r>
    </w:p>
    <w:p w:rsidR="004D3855" w:rsidRPr="00EC0C6F" w:rsidRDefault="004D3855" w:rsidP="00206C90">
      <w:pPr>
        <w:rPr>
          <w:i/>
        </w:rPr>
      </w:pPr>
      <w:r w:rsidRPr="00EC0C6F">
        <w:rPr>
          <w:i/>
        </w:rPr>
        <w:t>I want some more pensions</w:t>
      </w:r>
    </w:p>
    <w:p w:rsidR="004D3855" w:rsidRPr="00EC0C6F" w:rsidRDefault="004D3855" w:rsidP="00206C90">
      <w:pPr>
        <w:rPr>
          <w:i/>
        </w:rPr>
      </w:pPr>
    </w:p>
    <w:p w:rsidR="004D3855" w:rsidRPr="00EC0C6F" w:rsidRDefault="004D3855" w:rsidP="00206C90">
      <w:pPr>
        <w:rPr>
          <w:i/>
        </w:rPr>
      </w:pPr>
      <w:r w:rsidRPr="00EC0C6F">
        <w:rPr>
          <w:rFonts w:hint="eastAsia"/>
          <w:i/>
        </w:rPr>
        <w:t>我想娶个漂亮媳妇</w:t>
      </w:r>
    </w:p>
    <w:p w:rsidR="004D3855" w:rsidRPr="00EC0C6F" w:rsidRDefault="004D3855" w:rsidP="00206C90">
      <w:pPr>
        <w:rPr>
          <w:i/>
        </w:rPr>
      </w:pPr>
      <w:r w:rsidRPr="00EC0C6F">
        <w:rPr>
          <w:i/>
        </w:rPr>
        <w:t>I want a pretty wife</w:t>
      </w:r>
    </w:p>
    <w:p w:rsidR="004D3855" w:rsidRPr="00EC0C6F" w:rsidRDefault="004D3855" w:rsidP="00206C90">
      <w:pPr>
        <w:rPr>
          <w:i/>
        </w:rPr>
      </w:pPr>
    </w:p>
    <w:p w:rsidR="004D3855" w:rsidRPr="00EC0C6F" w:rsidRDefault="004D3855" w:rsidP="00206C90">
      <w:pPr>
        <w:rPr>
          <w:i/>
        </w:rPr>
      </w:pPr>
      <w:r w:rsidRPr="00EC0C6F">
        <w:rPr>
          <w:rFonts w:hint="eastAsia"/>
          <w:i/>
        </w:rPr>
        <w:t>我想天更蓝水更清</w:t>
      </w:r>
    </w:p>
    <w:p w:rsidR="004D3855" w:rsidRPr="00EC0C6F" w:rsidRDefault="004D3855" w:rsidP="00206C90">
      <w:pPr>
        <w:rPr>
          <w:i/>
        </w:rPr>
      </w:pPr>
      <w:r w:rsidRPr="00EC0C6F">
        <w:rPr>
          <w:i/>
        </w:rPr>
        <w:t>I want azurer sky and cleaner water</w:t>
      </w:r>
    </w:p>
    <w:p w:rsidR="004D3855" w:rsidRPr="00EC0C6F" w:rsidRDefault="004D3855" w:rsidP="00206C90">
      <w:pPr>
        <w:rPr>
          <w:i/>
        </w:rPr>
      </w:pPr>
    </w:p>
    <w:p w:rsidR="004D3855" w:rsidRPr="00EC0C6F" w:rsidRDefault="004D3855" w:rsidP="00206C90">
      <w:pPr>
        <w:rPr>
          <w:i/>
        </w:rPr>
      </w:pPr>
      <w:r w:rsidRPr="00EC0C6F">
        <w:rPr>
          <w:rFonts w:hint="eastAsia"/>
          <w:i/>
        </w:rPr>
        <w:t>我想要大家都不打仗</w:t>
      </w:r>
    </w:p>
    <w:p w:rsidR="004D3855" w:rsidRPr="00EC0C6F" w:rsidRDefault="004D3855" w:rsidP="00206C90">
      <w:pPr>
        <w:rPr>
          <w:i/>
        </w:rPr>
      </w:pPr>
      <w:r w:rsidRPr="00EC0C6F">
        <w:rPr>
          <w:i/>
        </w:rPr>
        <w:t>I want a world free of wars</w:t>
      </w:r>
    </w:p>
    <w:p w:rsidR="004D3855" w:rsidRDefault="004D3855" w:rsidP="00206C90"/>
    <w:p w:rsidR="004D3855" w:rsidRDefault="004D3855" w:rsidP="00206C90"/>
    <w:p w:rsidR="004D3855" w:rsidRDefault="004D3855" w:rsidP="00206C90">
      <w:r>
        <w:rPr>
          <w:rFonts w:hint="eastAsia"/>
        </w:rPr>
        <w:t>人民对美好生活的梦想</w:t>
      </w:r>
    </w:p>
    <w:p w:rsidR="004D3855" w:rsidRDefault="004D3855" w:rsidP="00206C90">
      <w:r>
        <w:t>Our people’s dreams</w:t>
      </w:r>
    </w:p>
    <w:p w:rsidR="004D3855" w:rsidRDefault="004D3855" w:rsidP="00206C90"/>
    <w:p w:rsidR="004D3855" w:rsidRDefault="004D3855" w:rsidP="00206C90">
      <w:r>
        <w:rPr>
          <w:rFonts w:hint="eastAsia"/>
        </w:rPr>
        <w:t>就是我们的奋斗目标</w:t>
      </w:r>
    </w:p>
    <w:p w:rsidR="004D3855" w:rsidRDefault="004D3855" w:rsidP="00206C90">
      <w:r>
        <w:t>are our goals</w:t>
      </w:r>
    </w:p>
    <w:p w:rsidR="004D3855" w:rsidRDefault="004D3855" w:rsidP="00206C90"/>
    <w:p w:rsidR="004D3855" w:rsidRDefault="004D3855" w:rsidP="00206C90">
      <w:r>
        <w:t>8000</w:t>
      </w:r>
      <w:r>
        <w:rPr>
          <w:rFonts w:hint="eastAsia"/>
        </w:rPr>
        <w:t>万中国共产党党员</w:t>
      </w:r>
    </w:p>
    <w:p w:rsidR="004D3855" w:rsidRDefault="004D3855" w:rsidP="00206C90">
      <w:r>
        <w:t>The 80 million CPC members</w:t>
      </w:r>
    </w:p>
    <w:p w:rsidR="004D3855" w:rsidRDefault="004D3855" w:rsidP="00206C90"/>
    <w:p w:rsidR="004D3855" w:rsidRDefault="004D3855" w:rsidP="00206C90">
      <w:r>
        <w:rPr>
          <w:rFonts w:hint="eastAsia"/>
        </w:rPr>
        <w:t>与</w:t>
      </w:r>
      <w:r>
        <w:t>13</w:t>
      </w:r>
      <w:r>
        <w:rPr>
          <w:rFonts w:hint="eastAsia"/>
        </w:rPr>
        <w:t>亿中国人民一起</w:t>
      </w:r>
    </w:p>
    <w:p w:rsidR="004D3855" w:rsidRDefault="004D3855" w:rsidP="00206C90">
      <w:r>
        <w:t>together with the entire population</w:t>
      </w:r>
    </w:p>
    <w:p w:rsidR="004D3855" w:rsidRDefault="004D3855" w:rsidP="00206C90"/>
    <w:p w:rsidR="004D3855" w:rsidRDefault="004D3855" w:rsidP="00206C90">
      <w:r>
        <w:rPr>
          <w:rFonts w:hint="eastAsia"/>
        </w:rPr>
        <w:t>为了每一个人的梦想</w:t>
      </w:r>
    </w:p>
    <w:p w:rsidR="004D3855" w:rsidRDefault="004D3855" w:rsidP="00206C90">
      <w:r>
        <w:t>are working for everyone’s dream</w:t>
      </w:r>
    </w:p>
    <w:p w:rsidR="004D3855" w:rsidRDefault="004D3855" w:rsidP="00206C90"/>
    <w:p w:rsidR="004D3855" w:rsidRDefault="004D3855" w:rsidP="00206C90">
      <w:r>
        <w:rPr>
          <w:rFonts w:hint="eastAsia"/>
        </w:rPr>
        <w:t>为了给每一个梦想搭建一座舞台</w:t>
      </w:r>
    </w:p>
    <w:p w:rsidR="004D3855" w:rsidRDefault="004D3855" w:rsidP="00206C90">
      <w:r>
        <w:t>For every dreamer to have a stage</w:t>
      </w:r>
    </w:p>
    <w:p w:rsidR="004D3855" w:rsidRDefault="004D3855" w:rsidP="00206C90"/>
    <w:p w:rsidR="004D3855" w:rsidRDefault="004D3855" w:rsidP="00206C90">
      <w:r>
        <w:rPr>
          <w:rFonts w:hint="eastAsia"/>
        </w:rPr>
        <w:t>为了每座梦想的舞台上</w:t>
      </w:r>
    </w:p>
    <w:p w:rsidR="004D3855" w:rsidRDefault="004D3855" w:rsidP="00206C90">
      <w:r>
        <w:t>and for every dream seeker on the stage</w:t>
      </w:r>
    </w:p>
    <w:p w:rsidR="004D3855" w:rsidRDefault="004D3855" w:rsidP="00206C90"/>
    <w:p w:rsidR="004D3855" w:rsidRDefault="004D3855" w:rsidP="00206C90">
      <w:r>
        <w:rPr>
          <w:rFonts w:hint="eastAsia"/>
        </w:rPr>
        <w:t>都有人生出彩的机会</w:t>
      </w:r>
    </w:p>
    <w:p w:rsidR="004D3855" w:rsidRDefault="004D3855" w:rsidP="00206C90">
      <w:r>
        <w:t>to have an opportunity for success</w:t>
      </w:r>
    </w:p>
    <w:p w:rsidR="004D3855" w:rsidRDefault="004D3855" w:rsidP="00206C90"/>
    <w:p w:rsidR="004D3855" w:rsidRDefault="004D3855" w:rsidP="00206C90">
      <w:r>
        <w:rPr>
          <w:rFonts w:hint="eastAsia"/>
        </w:rPr>
        <w:t>都有梦想成真的快乐</w:t>
      </w:r>
    </w:p>
    <w:p w:rsidR="004D3855" w:rsidRDefault="004D3855" w:rsidP="00206C90">
      <w:r>
        <w:t>to have the joy of a dream-come-true</w:t>
      </w:r>
    </w:p>
    <w:p w:rsidR="004D3855" w:rsidRDefault="004D3855" w:rsidP="00206C90"/>
    <w:p w:rsidR="004D3855" w:rsidRDefault="004D3855" w:rsidP="00206C90">
      <w:r>
        <w:rPr>
          <w:rFonts w:hint="eastAsia"/>
        </w:rPr>
        <w:t>汇聚每一份舞台上的精彩</w:t>
      </w:r>
    </w:p>
    <w:p w:rsidR="004D3855" w:rsidRDefault="004D3855" w:rsidP="00206C90">
      <w:r>
        <w:t>Every splendor on the stage</w:t>
      </w:r>
    </w:p>
    <w:p w:rsidR="004D3855" w:rsidRDefault="004D3855" w:rsidP="00206C90"/>
    <w:p w:rsidR="004D3855" w:rsidRDefault="004D3855" w:rsidP="00206C90">
      <w:r>
        <w:rPr>
          <w:rFonts w:hint="eastAsia"/>
        </w:rPr>
        <w:t>凝聚成</w:t>
      </w:r>
      <w:r>
        <w:t>13</w:t>
      </w:r>
      <w:r>
        <w:rPr>
          <w:rFonts w:hint="eastAsia"/>
        </w:rPr>
        <w:t>亿的中国力量</w:t>
      </w:r>
    </w:p>
    <w:p w:rsidR="004D3855" w:rsidRDefault="004D3855" w:rsidP="00206C90">
      <w:r>
        <w:t>contributes to the Chinese strength of 1.3 billion</w:t>
      </w:r>
    </w:p>
    <w:p w:rsidR="004D3855" w:rsidRDefault="004D3855" w:rsidP="00206C90"/>
    <w:p w:rsidR="004D3855" w:rsidRDefault="004D3855" w:rsidP="00206C90">
      <w:r>
        <w:rPr>
          <w:rFonts w:hint="eastAsia"/>
        </w:rPr>
        <w:t>创造一个又一个奇迹</w:t>
      </w:r>
    </w:p>
    <w:p w:rsidR="004D3855" w:rsidRDefault="004D3855" w:rsidP="00206C90">
      <w:r>
        <w:t>that makes one miracle after another</w:t>
      </w:r>
    </w:p>
    <w:p w:rsidR="004D3855" w:rsidRDefault="004D3855" w:rsidP="00206C90"/>
    <w:p w:rsidR="004D3855" w:rsidRDefault="004D3855" w:rsidP="00206C90">
      <w:r>
        <w:rPr>
          <w:rFonts w:hint="eastAsia"/>
        </w:rPr>
        <w:t>迎接一次又一次挑战</w:t>
      </w:r>
    </w:p>
    <w:p w:rsidR="004D3855" w:rsidRDefault="004D3855" w:rsidP="00206C90">
      <w:r>
        <w:t>and embraces one challenge after another</w:t>
      </w:r>
    </w:p>
    <w:p w:rsidR="004D3855" w:rsidRDefault="004D3855" w:rsidP="00206C90"/>
    <w:p w:rsidR="004D3855" w:rsidRDefault="004D3855" w:rsidP="00206C90">
      <w:r>
        <w:rPr>
          <w:rFonts w:hint="eastAsia"/>
        </w:rPr>
        <w:t>追梦的路上</w:t>
      </w:r>
    </w:p>
    <w:p w:rsidR="004D3855" w:rsidRDefault="004D3855" w:rsidP="00206C90">
      <w:r>
        <w:t>On the road chasing our dreams</w:t>
      </w:r>
    </w:p>
    <w:p w:rsidR="004D3855" w:rsidRDefault="004D3855" w:rsidP="00206C90"/>
    <w:p w:rsidR="004D3855" w:rsidRDefault="004D3855" w:rsidP="00206C90">
      <w:r>
        <w:rPr>
          <w:rFonts w:hint="eastAsia"/>
        </w:rPr>
        <w:t>我们并肩前行</w:t>
      </w:r>
    </w:p>
    <w:p w:rsidR="004D3855" w:rsidRDefault="004D3855" w:rsidP="00206C90">
      <w:r>
        <w:t>We walk side by side</w:t>
      </w:r>
    </w:p>
    <w:p w:rsidR="004D3855" w:rsidRDefault="004D3855" w:rsidP="00206C90"/>
    <w:p w:rsidR="004D3855" w:rsidRDefault="004D3855" w:rsidP="00206C90">
      <w:r>
        <w:rPr>
          <w:rFonts w:hint="eastAsia"/>
        </w:rPr>
        <w:t>分享机遇</w:t>
      </w:r>
      <w:r>
        <w:t xml:space="preserve"> </w:t>
      </w:r>
      <w:r>
        <w:rPr>
          <w:rFonts w:hint="eastAsia"/>
        </w:rPr>
        <w:t>共迎挑战</w:t>
      </w:r>
    </w:p>
    <w:p w:rsidR="004D3855" w:rsidRDefault="004D3855" w:rsidP="00206C90">
      <w:r>
        <w:t>Sharing weal and woe</w:t>
      </w:r>
    </w:p>
    <w:p w:rsidR="004D3855" w:rsidRDefault="004D3855" w:rsidP="00206C90"/>
    <w:p w:rsidR="004D3855" w:rsidRDefault="004D3855" w:rsidP="00206C90">
      <w:r>
        <w:rPr>
          <w:rFonts w:hint="eastAsia"/>
        </w:rPr>
        <w:t>超越差异</w:t>
      </w:r>
      <w:r>
        <w:t xml:space="preserve"> </w:t>
      </w:r>
      <w:r>
        <w:rPr>
          <w:rFonts w:hint="eastAsia"/>
        </w:rPr>
        <w:t>创造未来</w:t>
      </w:r>
    </w:p>
    <w:p w:rsidR="004D3855" w:rsidRDefault="004D3855" w:rsidP="00206C90">
      <w:r>
        <w:t>Transcending differences and shaping the future together</w:t>
      </w:r>
    </w:p>
    <w:p w:rsidR="004D3855" w:rsidRDefault="004D3855" w:rsidP="00206C90"/>
    <w:p w:rsidR="004D3855" w:rsidRDefault="004D3855" w:rsidP="00206C90">
      <w:r>
        <w:rPr>
          <w:rFonts w:hint="eastAsia"/>
        </w:rPr>
        <w:t>中国共产党与你一起在路上</w:t>
      </w:r>
    </w:p>
    <w:p w:rsidR="004D3855" w:rsidRDefault="004D3855" w:rsidP="00206C90">
      <w:r>
        <w:t>The Communist Party of China is with you along the way</w:t>
      </w:r>
    </w:p>
    <w:p w:rsidR="004D3855" w:rsidRDefault="004D3855" w:rsidP="00206C90"/>
    <w:p w:rsidR="004D3855" w:rsidRDefault="004D3855" w:rsidP="00206C90">
      <w:r>
        <w:rPr>
          <w:rFonts w:hint="eastAsia"/>
        </w:rPr>
        <w:t>复兴路上工作室</w:t>
      </w:r>
    </w:p>
    <w:p w:rsidR="004D3855" w:rsidRDefault="004D3855" w:rsidP="00206C90"/>
    <w:p w:rsidR="004D3855" w:rsidRDefault="004D3855" w:rsidP="00206C90"/>
    <w:p w:rsidR="004D3855" w:rsidRDefault="004D3855" w:rsidP="00206C90">
      <w:r w:rsidRPr="004147A7">
        <w:rPr>
          <w:rFonts w:hint="eastAsia"/>
        </w:rPr>
        <w:t>俄语、德语、法语、意大利语、西班牙语、葡萄牙语、日语、阿拉伯语、朝鲜语、越南语</w:t>
      </w:r>
    </w:p>
    <w:p w:rsidR="004D3855" w:rsidRDefault="004D3855" w:rsidP="00206C90">
      <w:r>
        <w:rPr>
          <w:rFonts w:hint="eastAsia"/>
        </w:rPr>
        <w:t>壮志路上工作室</w:t>
      </w:r>
    </w:p>
    <w:p w:rsidR="004D3855" w:rsidRDefault="004D3855" w:rsidP="00206C90"/>
    <w:p w:rsidR="004D3855" w:rsidRDefault="004D3855" w:rsidP="00206C90"/>
    <w:p w:rsidR="004D3855" w:rsidRPr="00EC0C6F" w:rsidRDefault="004D3855" w:rsidP="00206C90"/>
    <w:sectPr w:rsidR="004D3855" w:rsidRPr="00EC0C6F" w:rsidSect="005006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855" w:rsidRDefault="004D3855">
      <w:r>
        <w:separator/>
      </w:r>
    </w:p>
  </w:endnote>
  <w:endnote w:type="continuationSeparator" w:id="0">
    <w:p w:rsidR="004D3855" w:rsidRDefault="004D38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55" w:rsidRDefault="004D38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55" w:rsidRDefault="004D385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55" w:rsidRDefault="004D38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855" w:rsidRDefault="004D3855">
      <w:r>
        <w:separator/>
      </w:r>
    </w:p>
  </w:footnote>
  <w:footnote w:type="continuationSeparator" w:id="0">
    <w:p w:rsidR="004D3855" w:rsidRDefault="004D38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55" w:rsidRDefault="004D385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55" w:rsidRDefault="004D3855" w:rsidP="002C01A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55" w:rsidRDefault="004D385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C90"/>
    <w:rsid w:val="00206C90"/>
    <w:rsid w:val="002C01A3"/>
    <w:rsid w:val="004147A7"/>
    <w:rsid w:val="004D3855"/>
    <w:rsid w:val="00500617"/>
    <w:rsid w:val="00A13665"/>
    <w:rsid w:val="00B108EF"/>
    <w:rsid w:val="00BB0DC7"/>
    <w:rsid w:val="00EC0C6F"/>
    <w:rsid w:val="00F73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61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C0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56AF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C0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56A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3</Pages>
  <Words>221</Words>
  <Characters>1264</Characters>
  <Application>Microsoft Office Outlook</Application>
  <DocSecurity>0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Pye CHAN</dc:creator>
  <cp:keywords/>
  <dc:description/>
  <cp:lastModifiedBy>User</cp:lastModifiedBy>
  <cp:revision>4</cp:revision>
  <dcterms:created xsi:type="dcterms:W3CDTF">2015-02-08T03:57:00Z</dcterms:created>
  <dcterms:modified xsi:type="dcterms:W3CDTF">2015-02-08T09:00:00Z</dcterms:modified>
</cp:coreProperties>
</file>