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585" w:rsidRPr="002E07DF" w:rsidRDefault="009F5585" w:rsidP="007B5642">
      <w:pPr>
        <w:jc w:val="center"/>
        <w:rPr>
          <w:rFonts w:ascii="华文行楷" w:eastAsia="华文行楷"/>
          <w:b/>
          <w:sz w:val="48"/>
          <w:szCs w:val="48"/>
        </w:rPr>
      </w:pPr>
      <w:r w:rsidRPr="002E07DF">
        <w:rPr>
          <w:rFonts w:ascii="华文行楷" w:eastAsia="华文行楷" w:hint="eastAsia"/>
          <w:b/>
          <w:sz w:val="48"/>
          <w:szCs w:val="48"/>
        </w:rPr>
        <w:t>少年精神，追梦旅程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莫泊桑说：“梦想的能力是人人有的。“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却不是人人都有追逐梦想的勇气，和所谓终我一生的信仰。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有人说自己的梦想太遥远，我以为正因如此，它才有资格被称作梦想，才有值得珍重的价值。太容易成就，那又叫什么梦想。梦想就应该是用最炽烈的生命热情去追逐的，否则与儿时的天马行空无异，幻想罢了。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且看一看煌煌五千年的灿烂成绩，总会为一种鸿蒙的力量所充盈。我们有足够的勇气相信，我们具有圆梦的能力。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“我记得当时的复旦大学图书馆，从早晨开门，就抢座位，到夜间闭馆前还灯火通明。“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这是</w:t>
      </w:r>
      <w:smartTag w:uri="urn:schemas-microsoft-com:office:smarttags" w:element="PersonName">
        <w:smartTagPr>
          <w:attr w:name="ProductID" w:val="余秋雨"/>
        </w:smartTagPr>
        <w:r>
          <w:rPr>
            <w:rFonts w:hint="eastAsia"/>
            <w:sz w:val="24"/>
            <w:szCs w:val="24"/>
          </w:rPr>
          <w:t>余秋雨</w:t>
        </w:r>
      </w:smartTag>
      <w:r>
        <w:rPr>
          <w:rFonts w:hint="eastAsia"/>
          <w:sz w:val="24"/>
          <w:szCs w:val="24"/>
        </w:rPr>
        <w:t>先生对文革复课后、学者们编写新教材时的回忆。主持的都是各领域的巨匠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不久前，他们都还在僻远农村的泥坑里。</w:t>
      </w:r>
    </w:p>
    <w:p w:rsidR="009F5585" w:rsidRPr="009E2A9C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而《二十四史》的注译，《英汉大词典》的初版，《辞海》的重编，这么多浩大的文化工程，也都是在文革之末开展的。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五千年的时间太长了，有过数不清的灾荒战乱，但是我们的国家总是能在一次次的颓败中焕发出鲜活的生命力，属于中国人的文化气象，也总是云蒸霞蔚。那正是中国人共同的追梦结晶。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说历史，汇游牧之骁勇、农耕之细致于民族，集儒家之仁爱、法家之严谨于制度。天南地北，泱泱中华；人文地理，莫不有成。我们的国家气象从来浩大磅礴。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谈今天，西方世界的文明成就似乎更加辉煌。但我相信这片古老的土地是历史的骄傲，也是时代的英杰。而国家之富强，系于民众之智勇。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再举个不太恰当的例证：笔者的数学成绩从来就是平均分上下，算是全面发展时代的不合格品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或许天赋使然，或许还不够勤勉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却也因此成就了一个梦想。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并且是那种明明遥遥无尽、却叫人日愈执著的梦。有些搞笑的是，我这屡败屡战的正能量，有时都能传递给身边的同学，为各自的愿想“燃烧“起来。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总能等来我的好时候。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故而如我一样的学生，则更应该明白多遥远的梦，都值得去追。梦想没有远大与渺小的分别，只是它应该足以证明生而为人的高贵价值，告诉这个世界我们来过。我相信每一个人都是时代的砥柱，每一个人的梦想都应有正能量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这一点，看孔夫子的事迹再好不过。以天道人心、仁政至德为主旋律的儒家思想，诞生在中国最动乱的时代之一。可是战火不休的时代背景和追逐利益的社会风气，都没阻断他追梦的足迹。梦想或许是注定孤独的旅途，他的旅途从</w:t>
      </w:r>
      <w:r>
        <w:rPr>
          <w:sz w:val="24"/>
          <w:szCs w:val="24"/>
        </w:rPr>
        <w:t>55</w:t>
      </w:r>
      <w:r>
        <w:rPr>
          <w:rFonts w:hint="eastAsia"/>
          <w:sz w:val="24"/>
          <w:szCs w:val="24"/>
        </w:rPr>
        <w:t>岁开始，至</w:t>
      </w:r>
      <w:r>
        <w:rPr>
          <w:sz w:val="24"/>
          <w:szCs w:val="24"/>
        </w:rPr>
        <w:t>68</w:t>
      </w:r>
      <w:r>
        <w:rPr>
          <w:rFonts w:hint="eastAsia"/>
          <w:sz w:val="24"/>
          <w:szCs w:val="24"/>
        </w:rPr>
        <w:t>方休，十四年，他总是在路上。夫子在世时没有一个</w:t>
      </w:r>
      <w:smartTag w:uri="urn:schemas-microsoft-com:office:smarttags" w:element="PersonName">
        <w:smartTagPr>
          <w:attr w:name="ProductID" w:val="国"/>
        </w:smartTagPr>
        <w:r>
          <w:rPr>
            <w:rFonts w:hint="eastAsia"/>
            <w:sz w:val="24"/>
            <w:szCs w:val="24"/>
          </w:rPr>
          <w:t>国</w:t>
        </w:r>
      </w:smartTag>
      <w:r>
        <w:rPr>
          <w:rFonts w:hint="eastAsia"/>
          <w:sz w:val="24"/>
          <w:szCs w:val="24"/>
        </w:rPr>
        <w:t>君真正采用他的仁治思想、君子之道，可是儒家却让中国历史始终存有人的温暖。外儒内法也罢，政治手段也好，万家灯火终究地比历史的残忍与现实更明亮。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这大概就是所谓文明的光亮，梦想的温度。</w:t>
      </w:r>
    </w:p>
    <w:p w:rsidR="009F5585" w:rsidRPr="00BD5A03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每一个中国人的意识形态，或多或少都为儒家潜移默化，克己的信念，我们并不是没有。且梦想不仅值得去追，更该是向着最美好的方向奔跑。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smartTag w:uri="urn:schemas-microsoft-com:office:smarttags" w:element="PersonName">
        <w:smartTagPr>
          <w:attr w:name="ProductID" w:val="余秋雨"/>
        </w:smartTagPr>
        <w:r>
          <w:rPr>
            <w:rFonts w:hint="eastAsia"/>
            <w:sz w:val="24"/>
            <w:szCs w:val="24"/>
          </w:rPr>
          <w:t>余秋雨</w:t>
        </w:r>
      </w:smartTag>
      <w:r>
        <w:rPr>
          <w:rFonts w:hint="eastAsia"/>
          <w:sz w:val="24"/>
          <w:szCs w:val="24"/>
        </w:rPr>
        <w:t>先生曾谈过对于中国的寄望，引来作结正好：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“只希望，它能够与全球文明亲切相融，偶尔又闪现出一点几千年积累的高贵。</w:t>
      </w:r>
    </w:p>
    <w:p w:rsidR="009F5585" w:rsidRDefault="009F5585" w:rsidP="002E07DF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这不是出于炫耀，只是因为所有的古文明只剩下这么一支了，它应该承担一点时间所交给的义务。“</w:t>
      </w:r>
    </w:p>
    <w:p w:rsidR="009F5585" w:rsidRDefault="009F5585" w:rsidP="00D908E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积千年之动荡，数万人之梦想，唯有志在兴中华。每一个中国少年，都切莫耽误了好时光，让人生成就为一段追梦的旅程。</w:t>
      </w:r>
    </w:p>
    <w:p w:rsidR="009F5585" w:rsidRDefault="009F5585" w:rsidP="00D908E4">
      <w:pPr>
        <w:ind w:firstLineChars="200" w:firstLine="31680"/>
        <w:rPr>
          <w:sz w:val="24"/>
          <w:szCs w:val="24"/>
        </w:rPr>
      </w:pPr>
    </w:p>
    <w:p w:rsidR="009F5585" w:rsidRDefault="009F5585" w:rsidP="00D908E4">
      <w:pPr>
        <w:ind w:firstLineChars="200" w:firstLine="31680"/>
        <w:rPr>
          <w:sz w:val="24"/>
          <w:szCs w:val="24"/>
        </w:rPr>
      </w:pPr>
    </w:p>
    <w:p w:rsidR="009F5585" w:rsidRPr="00907F9B" w:rsidRDefault="009F5585" w:rsidP="002E07DF">
      <w:pPr>
        <w:ind w:firstLineChars="2500" w:firstLine="31680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班郭晗春</w:t>
      </w:r>
    </w:p>
    <w:sectPr w:rsidR="009F5585" w:rsidRPr="00907F9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585" w:rsidRDefault="009F5585" w:rsidP="0097555E">
      <w:pPr>
        <w:spacing w:after="0"/>
      </w:pPr>
      <w:r>
        <w:separator/>
      </w:r>
    </w:p>
  </w:endnote>
  <w:endnote w:type="continuationSeparator" w:id="0">
    <w:p w:rsidR="009F5585" w:rsidRDefault="009F5585" w:rsidP="0097555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585" w:rsidRDefault="009F5585" w:rsidP="0097555E">
      <w:pPr>
        <w:spacing w:after="0"/>
      </w:pPr>
      <w:r>
        <w:separator/>
      </w:r>
    </w:p>
  </w:footnote>
  <w:footnote w:type="continuationSeparator" w:id="0">
    <w:p w:rsidR="009F5585" w:rsidRDefault="009F5585" w:rsidP="0097555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F9B"/>
    <w:rsid w:val="00011E96"/>
    <w:rsid w:val="00012195"/>
    <w:rsid w:val="00037670"/>
    <w:rsid w:val="00061F13"/>
    <w:rsid w:val="0007217A"/>
    <w:rsid w:val="000729E0"/>
    <w:rsid w:val="0007450E"/>
    <w:rsid w:val="000C1628"/>
    <w:rsid w:val="000C5D96"/>
    <w:rsid w:val="000D197F"/>
    <w:rsid w:val="000D58EA"/>
    <w:rsid w:val="001052DE"/>
    <w:rsid w:val="00110DBA"/>
    <w:rsid w:val="001A6084"/>
    <w:rsid w:val="001B36E2"/>
    <w:rsid w:val="0023703C"/>
    <w:rsid w:val="002E07DF"/>
    <w:rsid w:val="002F15CA"/>
    <w:rsid w:val="002F37C5"/>
    <w:rsid w:val="003041CE"/>
    <w:rsid w:val="00323B43"/>
    <w:rsid w:val="00330576"/>
    <w:rsid w:val="00376BB3"/>
    <w:rsid w:val="00387EE2"/>
    <w:rsid w:val="0039100D"/>
    <w:rsid w:val="003A151F"/>
    <w:rsid w:val="003B5E72"/>
    <w:rsid w:val="003C5017"/>
    <w:rsid w:val="003D37D8"/>
    <w:rsid w:val="004358AB"/>
    <w:rsid w:val="004D1DE2"/>
    <w:rsid w:val="0054250C"/>
    <w:rsid w:val="0056667D"/>
    <w:rsid w:val="005E593A"/>
    <w:rsid w:val="00637C09"/>
    <w:rsid w:val="00655AA7"/>
    <w:rsid w:val="00662E79"/>
    <w:rsid w:val="00686043"/>
    <w:rsid w:val="006E2852"/>
    <w:rsid w:val="007216E7"/>
    <w:rsid w:val="007B5642"/>
    <w:rsid w:val="007C3698"/>
    <w:rsid w:val="007C7DA2"/>
    <w:rsid w:val="007F19AF"/>
    <w:rsid w:val="00815DFF"/>
    <w:rsid w:val="00846C6C"/>
    <w:rsid w:val="00860312"/>
    <w:rsid w:val="008B7726"/>
    <w:rsid w:val="00907F9B"/>
    <w:rsid w:val="00921B14"/>
    <w:rsid w:val="00937016"/>
    <w:rsid w:val="009738D3"/>
    <w:rsid w:val="0097555E"/>
    <w:rsid w:val="009A084E"/>
    <w:rsid w:val="009C0E95"/>
    <w:rsid w:val="009E2A9C"/>
    <w:rsid w:val="009F5585"/>
    <w:rsid w:val="00A46059"/>
    <w:rsid w:val="00AE0ED2"/>
    <w:rsid w:val="00B1429F"/>
    <w:rsid w:val="00B326FC"/>
    <w:rsid w:val="00B373E9"/>
    <w:rsid w:val="00B60FDD"/>
    <w:rsid w:val="00B6590B"/>
    <w:rsid w:val="00BB602C"/>
    <w:rsid w:val="00BD5A03"/>
    <w:rsid w:val="00BF73FA"/>
    <w:rsid w:val="00CF7DFF"/>
    <w:rsid w:val="00D02DFA"/>
    <w:rsid w:val="00D62B8F"/>
    <w:rsid w:val="00D66D28"/>
    <w:rsid w:val="00D748D3"/>
    <w:rsid w:val="00D908E4"/>
    <w:rsid w:val="00DB422D"/>
    <w:rsid w:val="00DC194F"/>
    <w:rsid w:val="00E715A1"/>
    <w:rsid w:val="00EE5AE3"/>
    <w:rsid w:val="00F53F0B"/>
    <w:rsid w:val="00F64528"/>
    <w:rsid w:val="00F85545"/>
    <w:rsid w:val="00FA2608"/>
    <w:rsid w:val="00FC5507"/>
    <w:rsid w:val="00FF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755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555E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7555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555E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2</Pages>
  <Words>190</Words>
  <Characters>1089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lj</cp:lastModifiedBy>
  <cp:revision>55</cp:revision>
  <dcterms:created xsi:type="dcterms:W3CDTF">2013-03-10T05:58:00Z</dcterms:created>
  <dcterms:modified xsi:type="dcterms:W3CDTF">2013-03-18T03:08:00Z</dcterms:modified>
</cp:coreProperties>
</file>