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768" w:rsidRPr="007562AF" w:rsidRDefault="00291768" w:rsidP="007562AF">
      <w:pPr>
        <w:spacing w:line="360" w:lineRule="auto"/>
        <w:jc w:val="center"/>
        <w:rPr>
          <w:rFonts w:ascii="宋体"/>
          <w:b/>
          <w:sz w:val="30"/>
          <w:szCs w:val="30"/>
        </w:rPr>
      </w:pPr>
      <w:r w:rsidRPr="007562AF">
        <w:rPr>
          <w:rFonts w:ascii="宋体" w:hAnsi="宋体" w:hint="eastAsia"/>
          <w:b/>
          <w:sz w:val="30"/>
          <w:szCs w:val="30"/>
        </w:rPr>
        <w:t>我有梦想，我要发光</w:t>
      </w:r>
    </w:p>
    <w:p w:rsidR="00291768" w:rsidRPr="007562AF" w:rsidRDefault="00291768" w:rsidP="007562AF">
      <w:pPr>
        <w:spacing w:line="360" w:lineRule="auto"/>
        <w:jc w:val="center"/>
        <w:rPr>
          <w:rFonts w:ascii="宋体"/>
          <w:b/>
          <w:sz w:val="24"/>
          <w:szCs w:val="24"/>
        </w:rPr>
      </w:pPr>
      <w:r>
        <w:rPr>
          <w:rFonts w:ascii="宋体" w:hAnsi="宋体"/>
          <w:b/>
          <w:sz w:val="24"/>
          <w:szCs w:val="24"/>
        </w:rPr>
        <w:t xml:space="preserve">                         </w:t>
      </w:r>
      <w:r>
        <w:rPr>
          <w:rFonts w:ascii="宋体" w:hAnsi="宋体" w:hint="eastAsia"/>
          <w:b/>
          <w:sz w:val="24"/>
          <w:szCs w:val="24"/>
        </w:rPr>
        <w:t>上海市进才中学</w:t>
      </w:r>
      <w:r w:rsidRPr="007562AF">
        <w:rPr>
          <w:rFonts w:ascii="宋体" w:hAnsi="宋体" w:hint="eastAsia"/>
          <w:b/>
          <w:sz w:val="24"/>
          <w:szCs w:val="24"/>
        </w:rPr>
        <w:t>高一（</w:t>
      </w:r>
      <w:r w:rsidRPr="007562AF">
        <w:rPr>
          <w:rFonts w:ascii="宋体" w:hAnsi="宋体"/>
          <w:b/>
          <w:sz w:val="24"/>
          <w:szCs w:val="24"/>
        </w:rPr>
        <w:t>9</w:t>
      </w:r>
      <w:r w:rsidRPr="007562AF">
        <w:rPr>
          <w:rFonts w:ascii="宋体" w:hAnsi="宋体" w:hint="eastAsia"/>
          <w:b/>
          <w:sz w:val="24"/>
          <w:szCs w:val="24"/>
        </w:rPr>
        <w:t>）</w:t>
      </w:r>
      <w:r w:rsidRPr="007562AF">
        <w:rPr>
          <w:rFonts w:ascii="宋体" w:hAnsi="宋体"/>
          <w:b/>
          <w:sz w:val="24"/>
          <w:szCs w:val="24"/>
        </w:rPr>
        <w:t xml:space="preserve">  </w:t>
      </w:r>
      <w:r w:rsidRPr="007562AF">
        <w:rPr>
          <w:rFonts w:ascii="宋体" w:hAnsi="宋体" w:hint="eastAsia"/>
          <w:b/>
          <w:sz w:val="24"/>
          <w:szCs w:val="24"/>
        </w:rPr>
        <w:t>林采依</w:t>
      </w:r>
      <w:r w:rsidRPr="007562AF">
        <w:rPr>
          <w:rFonts w:ascii="宋体" w:hAnsi="宋体"/>
          <w:b/>
          <w:sz w:val="24"/>
          <w:szCs w:val="24"/>
        </w:rPr>
        <w:t xml:space="preserve"> </w:t>
      </w:r>
    </w:p>
    <w:p w:rsidR="00291768" w:rsidRPr="007562AF" w:rsidRDefault="00291768" w:rsidP="007562AF">
      <w:pPr>
        <w:spacing w:line="360" w:lineRule="auto"/>
        <w:ind w:firstLineChars="225" w:firstLine="54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梦想，或许真的是一个很有魔力的字眼吧。它让这个世界，因为有了我们一点小小的坚持和渴望，而有那么一点点不一样。那些步伐不停的追梦人，靠着不怕痛的毅力，爬上了殿堂，品尝着成果和代价。他们的笑与泪，是我总是不能解读的快乐。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梦想的滋味，是怎样呢？我不清楚。在挥霍的青春中，成长慢慢磨去我们的棱角，侵蚀着梦想。小时候的梦想啊，就好像换衣服，隔几天就会在心中描绘一个未来风光的自己，坚信着长大一定会有出息，然后成为一个重要的人。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可是，那毕竟还是年少的无知憧憬。长大了，反而对周遭的一切都渐渐失去兴趣。那种热情、那股热血，好像是很遥远的事了。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我的梦想……有时候会祈祷今天作业布置少一点，或者在自己的微博上有更多的关注，又或是能买到自己看中的东西，甚至路过买彩票的地方还会幻想自己中奖……这些无聊的琐事，大概就是能勉强称为我的梦想的东西。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没什么特别的喜好，没什么一定的坚持，每天平凡平淡，单一充盈。找不到自己的梦想，总感觉生命缺了一块重要的拼图。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妈妈有时候走进我房间，看着我今天又有兴致刻起了橡皮章。“你这样不好，什么都只是一点点兴趣。”妈妈做家务偶尔看到我会这样说。我想起昨天还是什么时候，我想弹得一手好吉他；更久之前，我整理着自己临摹的许多漫画，想着总有一天会成为一个不赖的画家。想到这些，也会恍惚。小时候写过很多热血追梦的大作文，老师总是鼓励赞美的评语，我却其实根本不能感同身受。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我不知道什么是我的梦想，也找不到一个确切的感觉可以称之为“热血”。“梦想”就好像一个害羞的女孩，我成天在嘴边叨念着她，她却一直没有来见我。也可能，她真的离我很遥远。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有次在路上碰到一些流浪画家，靠着一个小小的摊子，简单的画笔来维持生计。爸妈曾带着我去那儿画画像。漫长的绘画过程，无聊的等待让爸妈开始和那位画家闲聊起来。当问起他为何会来这里摆摊时，他淡淡地笑着，“也有想过去找一个正经安稳的工作啊……可是我对那个根本提不起兴趣哩！哈哈哈……反正我从小就特别爱画画，现在能在这边摆个摊子，继续画画，养得活自己，挺好！”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他在画画的时候偶尔会露出淡淡的微笑，偶尔会紧蹙眉头揣摩，笔尖划过纸的沙沙声，快要淹没在这一个车水马龙的繁忙都市。在喧闹的城区里，有这样一个安静的地方，画家拿着画笔，描绘着自己简单平凡的梦。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“哟！画好哩！你看看，像不？……”他把这幅画送到我们手里之前，一直在手里远看着欣赏，然后小心地给我们。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“感觉能用画笔赚钱挺开心的！以前就一直能梦想当个画家……哈，现在也差不多啦！”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虽然是微薄的收入，辛苦地露宿街头，但他品尝着梦想的甘甜，每一天都过得很快乐。他放飞了梦想，喂饱了自己。在这个偌大的城市，他为国家，添了一位艺术家，献出了自己的一点点力，让这繁华变得一点点不一样。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我常看到床前的那幅画，就想到那位可爱的画家。感觉就像是一个小小的梦想展现在我眼前，浮出一个小画家的倔强。哈，每次看到那幅画，都会为他感到开心啊。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有梦想，真好。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可是，画中的小女孩，却在寻梦中迷茫了。那种感觉，是可遇不可求的吧。有这么一份宝贵的梦想，可以让你坚持、执着，可以与你共舞着生命的精彩……这样的感觉，是否也像那位小画家的微笑一样温暖呢？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那时与他挥手道别，我心里似乎有一些些痒痒的感觉，我好想回去拥抱我的吉他，我的书，我的笔。然后和他们度过每个美好的一天。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然而，后来怎么不了了之的我已经忘记了。只是一切又回到原点，我又会趴在窗台问，我的梦想是什么啊。空气却不能代替自己出声。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突然又感觉，梦想真的是很遥远的东西。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我常常在网上看到五月天的消息，场场演唱会爆满，每张专辑都很用心，不断地唱、唱、唱……唱到有一次主唱阿信的声音，突然，就这么“离开”他了。没有休息，不停地巡回演唱，超时罚钱，不断挑战自己。不管是怎样的困难，什么样的妄想，他们一直义无反顾地冲在这条音乐道路上，永远不回头。他们说等到所有歌迷的荧光棒变成拐杖的时候，还是要为他们而唱。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刚开始接触他们的时候，不明白，为什么那么拼命。一路从头受过那么多质疑打击，那么多心酸无奈，为什么还要咬紧牙关一直冲破头走过来。即使现在，依旧有人毫无情面地打击质疑，但他们却一直坚持自己的态度……不懂为什么会放弃本来安稳的生活，从高中开始，背着父母，偷偷组团，偷偷玩音乐，不顾一切地去探索……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我想或许，音乐……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一直是他们的梦想啊。</w:t>
      </w:r>
    </w:p>
    <w:p w:rsidR="00291768" w:rsidRPr="007562AF" w:rsidRDefault="00291768" w:rsidP="007562AF">
      <w:pPr>
        <w:spacing w:line="360" w:lineRule="auto"/>
        <w:ind w:firstLineChars="200" w:firstLine="48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我从没看到过这样一个乐团，从高中一直组到现在，经历过无奈的分离，又重新聚首，再次出发。即使刚开始的时候，底下只有酒吧的老板为他们鼓掌，他们还是继续唱，不后退不放弃。他们把每一个能嘶吼的声音，每一滴能摇滚的热血，通通都送给伴随着他们的人了。直到换来那年鸟巢开唱，十万人合唱的《倔强》，他们脸上不经意扬起的笑容，是我这辈子都无法忘却的感觉。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因为音乐，一直是他们的梦想啊！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这是梦想的力量吗？听着他们说的话，他们唱的歌，我似乎能感受到那一股不服输的劲，那一种人生不再后悔的快感，那一份不断升华的喜悦……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那种感觉……就像……就像……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我看到桌上一叠画册一叠书，还有一把吉他。我莫名笑了，想起了初中的时候我的信誓旦旦：将来我一定会成为一个很厉害的作家！还是会画画的作家！吉他也弹得很好的作家！哈哈……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……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哈……原来，这种感觉就是梦想的感觉。我一直以来都那么喜欢写东西，喜欢画画，喜欢弹吉他，每次做这些事的时候，我都有种莫名的开心，以至于所有的事情都可以先拖后抛在脑外，我只想专心做这些事。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这可以变成梦想吗？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这可以变成梦想！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我想，当那位画家画着画、五月天做自己喜欢的音乐的时候，也是这样吧！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那，是我的梦想。我希望所有人都为我骄傲；我喜欢我能努力做好，让自己不要失望，让身边的人都赞叹，让世人看看中国人的厉害。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我希望这片土地，这个国家，这个世界，因为有了我，而变得不一样，哪怕只有一点。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因为我有梦想，我要发光。照亮祖国的未来，照亮自己的人生。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“前方是唯一的目标，停下来时唯一的阻碍。”不要去管乱世的耳语，就算心中只有一颗梦想的萌芽，也要浇灌成自己的参天大树。我的梦想，我确确实实感受到了，我想用尽全力去弹吉他，写作画画，就算是五谷杂谈地一起，我也要全力实现！因为，这是我的梦想阿！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我握起了笔，弹起了和弦，窗外的飞鸟也仿佛在为我歌唱。就这样吧，我想为了我喜欢的东西，拼尽全力地去做，它是我在人生路上的坚持，是我的信念，是我的梦想。哪怕是险浪，都会有浪花绽放。只要我为自己疯狂过，放肆过，成功或失败，不乞求。</w:t>
      </w:r>
    </w:p>
    <w:p w:rsidR="00291768" w:rsidRPr="007562AF" w:rsidRDefault="00291768" w:rsidP="007562AF">
      <w:pPr>
        <w:spacing w:line="360" w:lineRule="auto"/>
        <w:ind w:firstLine="420"/>
        <w:rPr>
          <w:sz w:val="24"/>
          <w:szCs w:val="24"/>
        </w:rPr>
      </w:pPr>
      <w:r w:rsidRPr="007562AF">
        <w:rPr>
          <w:rFonts w:hint="eastAsia"/>
          <w:sz w:val="24"/>
          <w:szCs w:val="24"/>
        </w:rPr>
        <w:t>梦想，真的是一个很有魔力的字眼。</w:t>
      </w:r>
    </w:p>
    <w:sectPr w:rsidR="00291768" w:rsidRPr="007562AF" w:rsidSect="00AF62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768" w:rsidRDefault="00291768" w:rsidP="00453372">
      <w:r>
        <w:separator/>
      </w:r>
    </w:p>
  </w:endnote>
  <w:endnote w:type="continuationSeparator" w:id="0">
    <w:p w:rsidR="00291768" w:rsidRDefault="00291768" w:rsidP="00453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768" w:rsidRDefault="00291768" w:rsidP="00453372">
      <w:r>
        <w:separator/>
      </w:r>
    </w:p>
  </w:footnote>
  <w:footnote w:type="continuationSeparator" w:id="0">
    <w:p w:rsidR="00291768" w:rsidRDefault="00291768" w:rsidP="004533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4C0B"/>
    <w:rsid w:val="00101588"/>
    <w:rsid w:val="001D4C0B"/>
    <w:rsid w:val="00233164"/>
    <w:rsid w:val="00247EB9"/>
    <w:rsid w:val="002548A4"/>
    <w:rsid w:val="00264A5A"/>
    <w:rsid w:val="00291768"/>
    <w:rsid w:val="00311DE7"/>
    <w:rsid w:val="003533B3"/>
    <w:rsid w:val="003B58C4"/>
    <w:rsid w:val="003E77FA"/>
    <w:rsid w:val="00404ACC"/>
    <w:rsid w:val="00453372"/>
    <w:rsid w:val="006457F8"/>
    <w:rsid w:val="006A2748"/>
    <w:rsid w:val="006C0FD2"/>
    <w:rsid w:val="006E2737"/>
    <w:rsid w:val="007562AF"/>
    <w:rsid w:val="00803C6A"/>
    <w:rsid w:val="008743FE"/>
    <w:rsid w:val="00886796"/>
    <w:rsid w:val="00A47E37"/>
    <w:rsid w:val="00A76AEF"/>
    <w:rsid w:val="00AF6266"/>
    <w:rsid w:val="00B4173E"/>
    <w:rsid w:val="00B4461C"/>
    <w:rsid w:val="00B7741F"/>
    <w:rsid w:val="00CD3B0F"/>
    <w:rsid w:val="00D35C23"/>
    <w:rsid w:val="00D46C46"/>
    <w:rsid w:val="00DE03F0"/>
    <w:rsid w:val="00DE45C5"/>
    <w:rsid w:val="00E151DC"/>
    <w:rsid w:val="00E337C5"/>
    <w:rsid w:val="00E53A84"/>
    <w:rsid w:val="00E768B7"/>
    <w:rsid w:val="00E8131F"/>
    <w:rsid w:val="00F67FB9"/>
    <w:rsid w:val="00FD7BBA"/>
    <w:rsid w:val="00FE25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26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533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5337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533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5337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4</Pages>
  <Words>404</Words>
  <Characters>2304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我有梦想，我要发光</dc:title>
  <dc:subject/>
  <dc:creator>微软系统</dc:creator>
  <cp:keywords/>
  <dc:description/>
  <cp:lastModifiedBy>zqs</cp:lastModifiedBy>
  <cp:revision>3</cp:revision>
  <dcterms:created xsi:type="dcterms:W3CDTF">2013-03-03T11:43:00Z</dcterms:created>
  <dcterms:modified xsi:type="dcterms:W3CDTF">2013-03-03T12:32:00Z</dcterms:modified>
</cp:coreProperties>
</file>