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A37" w:rsidRPr="00A6218F" w:rsidRDefault="00827A37" w:rsidP="00846C65">
      <w:pPr>
        <w:shd w:val="clear" w:color="auto" w:fill="F8F8F8"/>
        <w:spacing w:before="100" w:beforeAutospacing="1" w:after="150" w:line="360" w:lineRule="atLeast"/>
        <w:jc w:val="center"/>
        <w:rPr>
          <w:szCs w:val="21"/>
        </w:rPr>
      </w:pPr>
      <w:r w:rsidRPr="00A6218F">
        <w:rPr>
          <w:rFonts w:hint="eastAsia"/>
          <w:b/>
          <w:sz w:val="28"/>
          <w:szCs w:val="28"/>
        </w:rPr>
        <w:t>中国梦，我的梦！</w:t>
      </w:r>
    </w:p>
    <w:p w:rsidR="00827A37" w:rsidRPr="00A6218F" w:rsidRDefault="00827A37" w:rsidP="00924D87">
      <w:pPr>
        <w:shd w:val="clear" w:color="auto" w:fill="F8F8F8"/>
        <w:wordWrap w:val="0"/>
        <w:spacing w:before="100" w:beforeAutospacing="1" w:after="150" w:line="360" w:lineRule="atLeast"/>
        <w:ind w:firstLineChars="200" w:firstLine="31680"/>
        <w:rPr>
          <w:sz w:val="24"/>
          <w:szCs w:val="24"/>
        </w:rPr>
      </w:pPr>
      <w:r w:rsidRPr="00A6218F">
        <w:rPr>
          <w:rFonts w:hint="eastAsia"/>
          <w:sz w:val="24"/>
          <w:szCs w:val="24"/>
        </w:rPr>
        <w:t>历史的点点滴滴如散落在偌大沙滩上的沙石贝壳，我悄悄走过，贪婪地看着这些晶莹宝贵的财富，时而拾起一两颗打动心灵的贝壳，寄出一份梦想，蹲下投放。中国梦，流淌在岁月。</w:t>
      </w:r>
    </w:p>
    <w:p w:rsidR="00827A37" w:rsidRPr="00A6218F" w:rsidRDefault="00827A37" w:rsidP="00924D87">
      <w:pPr>
        <w:shd w:val="clear" w:color="auto" w:fill="F8F8F8"/>
        <w:wordWrap w:val="0"/>
        <w:spacing w:before="100" w:beforeAutospacing="1" w:after="150" w:line="360" w:lineRule="atLeast"/>
        <w:ind w:firstLineChars="200" w:firstLine="31680"/>
        <w:rPr>
          <w:sz w:val="24"/>
          <w:szCs w:val="24"/>
        </w:rPr>
      </w:pPr>
      <w:r w:rsidRPr="00A6218F">
        <w:rPr>
          <w:rFonts w:hint="eastAsia"/>
          <w:sz w:val="24"/>
          <w:szCs w:val="24"/>
        </w:rPr>
        <w:t>沙滩上有一颗饱经沧桑的贝壳，那是中国遥遥五千年的故事。从黄帝开创历史到如今的我们诵读历史，我看到太多太多的事迹，每个中国人都拥有着同样的中国梦。富强！富强！中国梦的口号在继续。中国梦流淌过每个日日夜夜、每个中国人的内心。不管有多大的困难，地震、泥石流、洪灾，还是会有饱经沧桑后成功的微笑。俱往矣，数风流人物，还看今朝。收藏岁月流淌过的每一个中国梦，战于世，立于梦。</w:t>
      </w:r>
    </w:p>
    <w:p w:rsidR="00827A37" w:rsidRPr="00A6218F" w:rsidRDefault="00827A37" w:rsidP="00924D87">
      <w:pPr>
        <w:shd w:val="clear" w:color="auto" w:fill="F8F8F8"/>
        <w:wordWrap w:val="0"/>
        <w:spacing w:before="100" w:beforeAutospacing="1" w:after="150" w:line="360" w:lineRule="atLeast"/>
        <w:ind w:firstLineChars="200" w:firstLine="31680"/>
        <w:rPr>
          <w:sz w:val="24"/>
          <w:szCs w:val="24"/>
        </w:rPr>
      </w:pPr>
      <w:r w:rsidRPr="00A6218F">
        <w:rPr>
          <w:rFonts w:hint="eastAsia"/>
          <w:sz w:val="24"/>
          <w:szCs w:val="24"/>
        </w:rPr>
        <w:t>沙滩上有一颗闪亮的贝壳，那是中国奥运会、世博、嫦娥二号成功发射的故事。当一阵阵掌声雷鸣般响起，当世界举目投足于中国时，我知道，中国的光芒已散发在世界的每一个角落。中国梦还在继续，我们的视线还在执着，默默献上自己微薄的力量。这是一个梦，一个叫作中国梦，一个被每一个中国人所深呼的梦。我以心的维度仰视奖牌下每一个奋斗的身影，倾听每一声临近中国梦的足音，俯身捧起岁月流淌过的荣誉，扬手敬礼，大声喊出自己的中国梦。</w:t>
      </w:r>
    </w:p>
    <w:p w:rsidR="00827A37" w:rsidRPr="00A6218F" w:rsidRDefault="00827A37" w:rsidP="00924D87">
      <w:pPr>
        <w:shd w:val="clear" w:color="auto" w:fill="F8F8F8"/>
        <w:wordWrap w:val="0"/>
        <w:spacing w:before="100" w:beforeAutospacing="1" w:after="150" w:line="360" w:lineRule="atLeast"/>
        <w:ind w:firstLineChars="200" w:firstLine="31680"/>
        <w:rPr>
          <w:sz w:val="24"/>
          <w:szCs w:val="24"/>
        </w:rPr>
      </w:pPr>
      <w:r w:rsidRPr="00A6218F">
        <w:rPr>
          <w:rFonts w:hint="eastAsia"/>
          <w:sz w:val="24"/>
          <w:szCs w:val="24"/>
        </w:rPr>
        <w:t>沙滩上有一颗铭记的贝壳，那是羁旅在外的中国人的故事。我清楚的看到，有人客于异国，却随身带着中国的泥土，有人在奥运会直播前呐喊中国万岁，有人在参加外国记者采访时说：</w:t>
      </w:r>
      <w:r w:rsidRPr="00A6218F">
        <w:rPr>
          <w:sz w:val="24"/>
          <w:szCs w:val="24"/>
        </w:rPr>
        <w:t>“</w:t>
      </w:r>
      <w:r w:rsidRPr="00A6218F">
        <w:rPr>
          <w:rFonts w:hint="eastAsia"/>
          <w:sz w:val="24"/>
          <w:szCs w:val="24"/>
        </w:rPr>
        <w:t>我是中国人，我们都共有一个梦，她叫中国梦！</w:t>
      </w:r>
      <w:r w:rsidRPr="00A6218F">
        <w:rPr>
          <w:sz w:val="24"/>
          <w:szCs w:val="24"/>
        </w:rPr>
        <w:t>”</w:t>
      </w:r>
      <w:r w:rsidRPr="00A6218F">
        <w:rPr>
          <w:rFonts w:hint="eastAsia"/>
          <w:sz w:val="24"/>
          <w:szCs w:val="24"/>
        </w:rPr>
        <w:t>是的，那就是我们的中国梦，一份信仰，一份怀念，一份奋斗，到处都迷漫着中国梦的味道。就算在异国他乡，我们都还能轻哼着国歌的旋律，心怀着祖国，铭记着中国梦，力创美好未来。</w:t>
      </w:r>
    </w:p>
    <w:p w:rsidR="00827A37" w:rsidRPr="00A6218F" w:rsidRDefault="00827A37" w:rsidP="00924D87">
      <w:pPr>
        <w:shd w:val="clear" w:color="auto" w:fill="F8F8F8"/>
        <w:wordWrap w:val="0"/>
        <w:spacing w:before="100" w:beforeAutospacing="1" w:after="150" w:line="360" w:lineRule="atLeast"/>
        <w:ind w:firstLineChars="200" w:firstLine="31680"/>
        <w:rPr>
          <w:sz w:val="24"/>
          <w:szCs w:val="24"/>
        </w:rPr>
      </w:pPr>
      <w:r w:rsidRPr="00A6218F">
        <w:rPr>
          <w:rFonts w:hint="eastAsia"/>
          <w:sz w:val="24"/>
          <w:szCs w:val="24"/>
        </w:rPr>
        <w:t>潮起潮落，我坐在偌大的沙滩上，看着眼前正在富强的中国，阳光透过云彩照射在我身上。我站了起来，嘴角轻轻咧开，怀着一份坚强，一份荣耀，一份铭记，轻轻拾起几颗贝壳，珍藏在身，勉励自己，种下中国梦，创造美好的未来。</w:t>
      </w:r>
    </w:p>
    <w:p w:rsidR="00827A37" w:rsidRPr="00A6218F" w:rsidRDefault="00827A37" w:rsidP="00924D87">
      <w:pPr>
        <w:shd w:val="clear" w:color="auto" w:fill="F8F8F8"/>
        <w:wordWrap w:val="0"/>
        <w:spacing w:before="100" w:beforeAutospacing="1" w:after="150" w:line="360" w:lineRule="atLeast"/>
        <w:ind w:firstLineChars="200" w:firstLine="31680"/>
        <w:rPr>
          <w:sz w:val="24"/>
          <w:szCs w:val="24"/>
        </w:rPr>
      </w:pPr>
      <w:r w:rsidRPr="00A6218F">
        <w:rPr>
          <w:rFonts w:hint="eastAsia"/>
          <w:sz w:val="24"/>
          <w:szCs w:val="24"/>
        </w:rPr>
        <w:t>中国梦，我的梦！</w:t>
      </w:r>
    </w:p>
    <w:p w:rsidR="00827A37" w:rsidRPr="00A6218F" w:rsidRDefault="00827A37" w:rsidP="002C0236">
      <w:pPr>
        <w:ind w:firstLineChars="265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高一</w:t>
      </w:r>
      <w:r>
        <w:rPr>
          <w:sz w:val="24"/>
          <w:szCs w:val="24"/>
        </w:rPr>
        <w:t>11</w:t>
      </w:r>
      <w:r>
        <w:rPr>
          <w:rFonts w:hint="eastAsia"/>
          <w:sz w:val="24"/>
          <w:szCs w:val="24"/>
        </w:rPr>
        <w:t>班方佳琪</w:t>
      </w:r>
    </w:p>
    <w:sectPr w:rsidR="00827A37" w:rsidRPr="00A6218F" w:rsidSect="00104F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A37" w:rsidRDefault="00827A37" w:rsidP="00846C65">
      <w:r>
        <w:separator/>
      </w:r>
    </w:p>
  </w:endnote>
  <w:endnote w:type="continuationSeparator" w:id="0">
    <w:p w:rsidR="00827A37" w:rsidRDefault="00827A37" w:rsidP="00846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A37" w:rsidRDefault="00827A37" w:rsidP="00846C65">
      <w:r>
        <w:separator/>
      </w:r>
    </w:p>
  </w:footnote>
  <w:footnote w:type="continuationSeparator" w:id="0">
    <w:p w:rsidR="00827A37" w:rsidRDefault="00827A37" w:rsidP="00846C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6C65"/>
    <w:rsid w:val="000A582D"/>
    <w:rsid w:val="00104FE7"/>
    <w:rsid w:val="00183400"/>
    <w:rsid w:val="002C0236"/>
    <w:rsid w:val="002F6BB0"/>
    <w:rsid w:val="00313095"/>
    <w:rsid w:val="00330C1F"/>
    <w:rsid w:val="00333C28"/>
    <w:rsid w:val="00406D91"/>
    <w:rsid w:val="0047565E"/>
    <w:rsid w:val="00493E03"/>
    <w:rsid w:val="00587889"/>
    <w:rsid w:val="006F6EFB"/>
    <w:rsid w:val="00781A32"/>
    <w:rsid w:val="00795CC9"/>
    <w:rsid w:val="00827A37"/>
    <w:rsid w:val="008352F8"/>
    <w:rsid w:val="00846C65"/>
    <w:rsid w:val="00924D87"/>
    <w:rsid w:val="00A6218F"/>
    <w:rsid w:val="00A8688A"/>
    <w:rsid w:val="00AB5003"/>
    <w:rsid w:val="00AD1BCC"/>
    <w:rsid w:val="00B02CFE"/>
    <w:rsid w:val="00CE35FF"/>
    <w:rsid w:val="00E21B3A"/>
    <w:rsid w:val="00F62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FE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46C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46C6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46C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46C6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4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4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40945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0554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117</Words>
  <Characters>670</Characters>
  <Application>Microsoft Office Outlook</Application>
  <DocSecurity>0</DocSecurity>
  <Lines>0</Lines>
  <Paragraphs>0</Paragraphs>
  <ScaleCrop>false</ScaleCrop>
  <Company>jincai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lj</cp:lastModifiedBy>
  <cp:revision>6</cp:revision>
  <dcterms:created xsi:type="dcterms:W3CDTF">2013-03-12T03:41:00Z</dcterms:created>
  <dcterms:modified xsi:type="dcterms:W3CDTF">2013-03-18T03:17:00Z</dcterms:modified>
</cp:coreProperties>
</file>