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B3A" w:rsidRDefault="00582B3A" w:rsidP="00D5748A">
      <w:pPr>
        <w:jc w:val="center"/>
        <w:rPr>
          <w:b/>
          <w:sz w:val="30"/>
          <w:szCs w:val="30"/>
        </w:rPr>
      </w:pPr>
      <w:r w:rsidRPr="00D5748A">
        <w:rPr>
          <w:rFonts w:hint="eastAsia"/>
          <w:b/>
          <w:sz w:val="30"/>
          <w:szCs w:val="30"/>
        </w:rPr>
        <w:t>我的中国梦</w:t>
      </w:r>
    </w:p>
    <w:p w:rsidR="00582B3A" w:rsidRPr="00DE3187" w:rsidRDefault="00582B3A" w:rsidP="00D5748A">
      <w:pPr>
        <w:jc w:val="center"/>
        <w:rPr>
          <w:b/>
          <w:sz w:val="30"/>
          <w:szCs w:val="30"/>
        </w:rPr>
      </w:pPr>
      <w:r>
        <w:rPr>
          <w:rFonts w:hint="eastAsia"/>
          <w:b/>
          <w:sz w:val="30"/>
          <w:szCs w:val="30"/>
        </w:rPr>
        <w:t>进才中学高一（</w:t>
      </w:r>
      <w:r>
        <w:rPr>
          <w:b/>
          <w:sz w:val="30"/>
          <w:szCs w:val="30"/>
        </w:rPr>
        <w:t>1</w:t>
      </w:r>
      <w:r>
        <w:rPr>
          <w:rFonts w:hint="eastAsia"/>
          <w:b/>
          <w:sz w:val="30"/>
          <w:szCs w:val="30"/>
        </w:rPr>
        <w:t>）班：王楚涵</w:t>
      </w:r>
    </w:p>
    <w:p w:rsidR="00582B3A" w:rsidRDefault="00582B3A" w:rsidP="00EB4223">
      <w:pPr>
        <w:ind w:firstLineChars="150" w:firstLine="420"/>
        <w:jc w:val="left"/>
        <w:rPr>
          <w:sz w:val="28"/>
          <w:szCs w:val="28"/>
        </w:rPr>
      </w:pPr>
      <w:r w:rsidRPr="00D5748A">
        <w:rPr>
          <w:rFonts w:hint="eastAsia"/>
          <w:sz w:val="28"/>
          <w:szCs w:val="28"/>
        </w:rPr>
        <w:t>“一个人可以一无所有</w:t>
      </w:r>
      <w:r>
        <w:rPr>
          <w:rFonts w:hint="eastAsia"/>
          <w:sz w:val="28"/>
          <w:szCs w:val="28"/>
        </w:rPr>
        <w:t>，但不能没有梦想。”这句话，我一直记在心里。是的，正是因为有梦想，我们才可以披荆斩棘、在坎坷中一往直前，也正是因为有梦想，我们才历经沧桑依旧志气不改。</w:t>
      </w:r>
    </w:p>
    <w:p w:rsidR="00582B3A" w:rsidRDefault="00582B3A" w:rsidP="00EB4223">
      <w:pPr>
        <w:ind w:firstLineChars="150" w:firstLine="420"/>
        <w:jc w:val="left"/>
        <w:rPr>
          <w:sz w:val="28"/>
          <w:szCs w:val="28"/>
        </w:rPr>
      </w:pPr>
      <w:r>
        <w:rPr>
          <w:rFonts w:hint="eastAsia"/>
          <w:sz w:val="28"/>
          <w:szCs w:val="28"/>
        </w:rPr>
        <w:t>当鸦片战争的号角打响，当中华民族面临前所未有的严峻形势，清政府终于从堕落中清醒，开始了奋力的反击。也是自那时起，中华儿女的心中便一直藏着一个梦想，一个民族复兴的梦想。</w:t>
      </w:r>
    </w:p>
    <w:p w:rsidR="00582B3A" w:rsidRDefault="00582B3A" w:rsidP="00EB4223">
      <w:pPr>
        <w:ind w:firstLineChars="150" w:firstLine="420"/>
        <w:jc w:val="left"/>
        <w:rPr>
          <w:sz w:val="28"/>
          <w:szCs w:val="28"/>
        </w:rPr>
      </w:pPr>
      <w:r>
        <w:rPr>
          <w:rFonts w:hint="eastAsia"/>
          <w:sz w:val="28"/>
          <w:szCs w:val="28"/>
        </w:rPr>
        <w:t>终于，中华人民共和国强大起来了，人民过上了小康生活。这个伟大的民族从饱受欺凌到繁荣强盛的过程是所有国民都看在眼里的。让人民站起来，这是老一辈们执着追寻的中国梦啊！看着我们的周围，看着笑容洋溢的小一辈们，作为历史见证者的他们也该心满意足了吧。</w:t>
      </w:r>
    </w:p>
    <w:p w:rsidR="00582B3A" w:rsidRDefault="00582B3A" w:rsidP="00EB4223">
      <w:pPr>
        <w:ind w:firstLineChars="150" w:firstLine="420"/>
        <w:jc w:val="left"/>
        <w:rPr>
          <w:sz w:val="28"/>
          <w:szCs w:val="28"/>
        </w:rPr>
      </w:pPr>
      <w:r>
        <w:rPr>
          <w:rFonts w:hint="eastAsia"/>
          <w:sz w:val="28"/>
          <w:szCs w:val="28"/>
        </w:rPr>
        <w:t>然而，这就是大家的终极目标了吗？难道这就意味着传承千万年的中国梦要在我们这一代断送吗？不！我绝不会允许这场悲剧的发生。只要中华人民共和国中还存在一名子民，他便不会袖手旁观。中国梦是必须传承下去的，这是我们民族自强不息的表现，是无论如何都不可丢失的。即使我们在今天的时代无需经历战火的洗礼，但我们有责任去弘扬民族精神，为祖国贡献一份微薄之力，继承上一代的中国梦，为了下一代的中国梦，这便是我的中国梦！</w:t>
      </w:r>
    </w:p>
    <w:p w:rsidR="00582B3A" w:rsidRDefault="00582B3A" w:rsidP="00EB4223">
      <w:pPr>
        <w:ind w:firstLineChars="150" w:firstLine="420"/>
        <w:jc w:val="left"/>
        <w:rPr>
          <w:sz w:val="28"/>
          <w:szCs w:val="28"/>
        </w:rPr>
      </w:pPr>
      <w:r>
        <w:rPr>
          <w:rFonts w:hint="eastAsia"/>
          <w:sz w:val="28"/>
          <w:szCs w:val="28"/>
        </w:rPr>
        <w:t>在这个知识改变命运的时代，在父母投注无限希望目光的关注下，我，作为一名普通的高中生，我的梦想很简单，我的梦同样是我家人的梦：考上一所好的大学。也许会被人说庸俗，但你不得不承认这是最实际的、最当务之急的梦想，是每个人都必须直视的一件大事。我不得不说，我不是官二代，所以唯有靠自己踏踏实实地努力去争取每一个机会。我也相信这不是我一个人的梦，也该是每一位高中生所反复惦念的。当千千万万的学生的梦交汇在一起的时候，当千千万万的学生成为国家的栋梁的时候，我们的中国梦没有理由不实现</w:t>
      </w:r>
      <w:r>
        <w:rPr>
          <w:sz w:val="28"/>
          <w:szCs w:val="28"/>
        </w:rPr>
        <w:t>!</w:t>
      </w:r>
    </w:p>
    <w:p w:rsidR="00582B3A" w:rsidRDefault="00582B3A" w:rsidP="00EB4223">
      <w:pPr>
        <w:ind w:firstLineChars="150" w:firstLine="420"/>
        <w:jc w:val="left"/>
        <w:rPr>
          <w:sz w:val="28"/>
          <w:szCs w:val="28"/>
        </w:rPr>
      </w:pPr>
      <w:r>
        <w:rPr>
          <w:sz w:val="28"/>
          <w:szCs w:val="28"/>
        </w:rPr>
        <w:t>“</w:t>
      </w:r>
      <w:r>
        <w:rPr>
          <w:rFonts w:hint="eastAsia"/>
          <w:sz w:val="28"/>
          <w:szCs w:val="28"/>
        </w:rPr>
        <w:t>理想很丰满，现实却骨感。“是的，丰满是给有准备的人，而骨感是留给没有进取心的人的。上课呼呼大睡、作业东拼西凑，干任何事都恨不得迟到早退，完全没有责任心，你拿什么丰满所谓的梦想。梦想不是说说而已的，需要日积月累的努力，比如自习早到</w:t>
      </w:r>
      <w:r>
        <w:rPr>
          <w:sz w:val="28"/>
          <w:szCs w:val="28"/>
        </w:rPr>
        <w:t>10</w:t>
      </w:r>
      <w:r>
        <w:rPr>
          <w:rFonts w:hint="eastAsia"/>
          <w:sz w:val="28"/>
          <w:szCs w:val="28"/>
        </w:rPr>
        <w:t>分钟，每天多被几个英语单词。这样，梦想必会在未来某一刻绽放。</w:t>
      </w:r>
    </w:p>
    <w:p w:rsidR="00582B3A" w:rsidRPr="00D5748A" w:rsidRDefault="00582B3A" w:rsidP="00EB4223">
      <w:pPr>
        <w:ind w:firstLineChars="150" w:firstLine="420"/>
        <w:jc w:val="left"/>
        <w:rPr>
          <w:sz w:val="28"/>
          <w:szCs w:val="28"/>
        </w:rPr>
      </w:pPr>
      <w:r>
        <w:rPr>
          <w:rFonts w:hint="eastAsia"/>
          <w:sz w:val="28"/>
          <w:szCs w:val="28"/>
        </w:rPr>
        <w:t>历史的接力棒一觉到我们手中，我们要大声宣扬：无望昨天的苦难与耻辱，铭记今日的辉煌与灿烂，无愧今天的责任与使命，不负明天的梦想和追求！</w:t>
      </w:r>
    </w:p>
    <w:p w:rsidR="00582B3A" w:rsidRPr="00D5748A" w:rsidRDefault="00582B3A" w:rsidP="00D5748A">
      <w:pPr>
        <w:jc w:val="left"/>
        <w:rPr>
          <w:sz w:val="28"/>
          <w:szCs w:val="28"/>
        </w:rPr>
      </w:pPr>
    </w:p>
    <w:sectPr w:rsidR="00582B3A" w:rsidRPr="00D5748A" w:rsidSect="002B24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B3A" w:rsidRDefault="00582B3A" w:rsidP="00D20BC5">
      <w:r>
        <w:separator/>
      </w:r>
    </w:p>
  </w:endnote>
  <w:endnote w:type="continuationSeparator" w:id="0">
    <w:p w:rsidR="00582B3A" w:rsidRDefault="00582B3A" w:rsidP="00D20B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B3A" w:rsidRDefault="00582B3A" w:rsidP="00D20BC5">
      <w:r>
        <w:separator/>
      </w:r>
    </w:p>
  </w:footnote>
  <w:footnote w:type="continuationSeparator" w:id="0">
    <w:p w:rsidR="00582B3A" w:rsidRDefault="00582B3A" w:rsidP="00D20B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0BC5"/>
    <w:rsid w:val="0003415C"/>
    <w:rsid w:val="0007589A"/>
    <w:rsid w:val="001C1EF5"/>
    <w:rsid w:val="001D1B72"/>
    <w:rsid w:val="001E7CF6"/>
    <w:rsid w:val="00210EB8"/>
    <w:rsid w:val="00245A0A"/>
    <w:rsid w:val="002676FB"/>
    <w:rsid w:val="002B2448"/>
    <w:rsid w:val="002B3A0B"/>
    <w:rsid w:val="003150E5"/>
    <w:rsid w:val="00317487"/>
    <w:rsid w:val="00321250"/>
    <w:rsid w:val="00364E9F"/>
    <w:rsid w:val="00385771"/>
    <w:rsid w:val="00491D9F"/>
    <w:rsid w:val="00496F80"/>
    <w:rsid w:val="004F1936"/>
    <w:rsid w:val="00535DA2"/>
    <w:rsid w:val="00567B63"/>
    <w:rsid w:val="00582B3A"/>
    <w:rsid w:val="005A1FD4"/>
    <w:rsid w:val="005D1EDC"/>
    <w:rsid w:val="006004F7"/>
    <w:rsid w:val="006A75DD"/>
    <w:rsid w:val="00704383"/>
    <w:rsid w:val="007171DB"/>
    <w:rsid w:val="007D50C3"/>
    <w:rsid w:val="00816EA8"/>
    <w:rsid w:val="00871FC4"/>
    <w:rsid w:val="00877BF3"/>
    <w:rsid w:val="00885AD9"/>
    <w:rsid w:val="0089146F"/>
    <w:rsid w:val="008C7FD3"/>
    <w:rsid w:val="00951FD1"/>
    <w:rsid w:val="00960428"/>
    <w:rsid w:val="009A1D40"/>
    <w:rsid w:val="009C32AF"/>
    <w:rsid w:val="009D676A"/>
    <w:rsid w:val="009F789B"/>
    <w:rsid w:val="00A56FC7"/>
    <w:rsid w:val="00A77E3C"/>
    <w:rsid w:val="00AD5E7A"/>
    <w:rsid w:val="00B00ACC"/>
    <w:rsid w:val="00B02D47"/>
    <w:rsid w:val="00B13E4F"/>
    <w:rsid w:val="00B17F2F"/>
    <w:rsid w:val="00B403C2"/>
    <w:rsid w:val="00B53EC5"/>
    <w:rsid w:val="00B96F34"/>
    <w:rsid w:val="00BB376A"/>
    <w:rsid w:val="00BC0922"/>
    <w:rsid w:val="00C74AB8"/>
    <w:rsid w:val="00C805C8"/>
    <w:rsid w:val="00CB7C53"/>
    <w:rsid w:val="00CC6E51"/>
    <w:rsid w:val="00CD4084"/>
    <w:rsid w:val="00D20BC5"/>
    <w:rsid w:val="00D3002F"/>
    <w:rsid w:val="00D5748A"/>
    <w:rsid w:val="00D72F5E"/>
    <w:rsid w:val="00D90A5E"/>
    <w:rsid w:val="00DC1123"/>
    <w:rsid w:val="00DE3187"/>
    <w:rsid w:val="00E26591"/>
    <w:rsid w:val="00E4512F"/>
    <w:rsid w:val="00E45C1C"/>
    <w:rsid w:val="00E56603"/>
    <w:rsid w:val="00E94928"/>
    <w:rsid w:val="00EB4223"/>
    <w:rsid w:val="00EE3306"/>
    <w:rsid w:val="00F01FED"/>
    <w:rsid w:val="00F21446"/>
    <w:rsid w:val="00F36903"/>
    <w:rsid w:val="00F65871"/>
    <w:rsid w:val="00FC3E8B"/>
    <w:rsid w:val="00FD5F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44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20B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20BC5"/>
    <w:rPr>
      <w:rFonts w:cs="Times New Roman"/>
      <w:sz w:val="18"/>
      <w:szCs w:val="18"/>
    </w:rPr>
  </w:style>
  <w:style w:type="paragraph" w:styleId="Footer">
    <w:name w:val="footer"/>
    <w:basedOn w:val="Normal"/>
    <w:link w:val="FooterChar"/>
    <w:uiPriority w:val="99"/>
    <w:semiHidden/>
    <w:rsid w:val="00D20B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20BC5"/>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144</Words>
  <Characters>821</Characters>
  <Application>Microsoft Office Outlook</Application>
  <DocSecurity>0</DocSecurity>
  <Lines>0</Lines>
  <Paragraphs>0</Paragraphs>
  <ScaleCrop>false</ScaleCrop>
  <Company>jincai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我的中国梦</dc:title>
  <dc:subject/>
  <dc:creator>st101</dc:creator>
  <cp:keywords/>
  <dc:description/>
  <cp:lastModifiedBy>zqs</cp:lastModifiedBy>
  <cp:revision>2</cp:revision>
  <dcterms:created xsi:type="dcterms:W3CDTF">2013-03-14T01:38:00Z</dcterms:created>
  <dcterms:modified xsi:type="dcterms:W3CDTF">2013-03-14T01:38:00Z</dcterms:modified>
</cp:coreProperties>
</file>