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B88" w:rsidRDefault="006E4B88" w:rsidP="001E14C4">
      <w:pPr>
        <w:jc w:val="center"/>
        <w:rPr>
          <w:sz w:val="36"/>
          <w:szCs w:val="36"/>
        </w:rPr>
      </w:pPr>
      <w:r w:rsidRPr="001E14C4">
        <w:rPr>
          <w:rFonts w:hint="eastAsia"/>
          <w:sz w:val="36"/>
          <w:szCs w:val="36"/>
        </w:rPr>
        <w:t>我的中国梦</w:t>
      </w:r>
    </w:p>
    <w:p w:rsidR="006E4B88" w:rsidRPr="00DE55A4" w:rsidRDefault="006E4B88" w:rsidP="00DE55A4">
      <w:pPr>
        <w:wordWrap w:val="0"/>
        <w:jc w:val="right"/>
        <w:rPr>
          <w:szCs w:val="21"/>
        </w:rPr>
      </w:pPr>
      <w:r w:rsidRPr="00DE55A4">
        <w:rPr>
          <w:rFonts w:hint="eastAsia"/>
          <w:szCs w:val="21"/>
        </w:rPr>
        <w:t>进才中学</w:t>
      </w:r>
      <w:r w:rsidRPr="00DE55A4">
        <w:rPr>
          <w:szCs w:val="21"/>
        </w:rPr>
        <w:t xml:space="preserve"> </w:t>
      </w:r>
      <w:r w:rsidRPr="00DE55A4">
        <w:rPr>
          <w:rFonts w:hint="eastAsia"/>
          <w:szCs w:val="21"/>
        </w:rPr>
        <w:t>高一（</w:t>
      </w:r>
      <w:r w:rsidRPr="00DE55A4">
        <w:rPr>
          <w:szCs w:val="21"/>
        </w:rPr>
        <w:t>1</w:t>
      </w:r>
      <w:r w:rsidRPr="00DE55A4">
        <w:rPr>
          <w:rFonts w:hint="eastAsia"/>
          <w:szCs w:val="21"/>
        </w:rPr>
        <w:t>）班</w:t>
      </w:r>
    </w:p>
    <w:p w:rsidR="006E4B88" w:rsidRPr="00DE55A4" w:rsidRDefault="006E4B88" w:rsidP="00DE55A4">
      <w:pPr>
        <w:jc w:val="right"/>
        <w:rPr>
          <w:szCs w:val="21"/>
        </w:rPr>
      </w:pPr>
      <w:r w:rsidRPr="00DE55A4">
        <w:rPr>
          <w:rFonts w:hint="eastAsia"/>
          <w:szCs w:val="21"/>
        </w:rPr>
        <w:t>马宇倩</w:t>
      </w:r>
    </w:p>
    <w:p w:rsidR="006E4B88" w:rsidRDefault="006E4B88" w:rsidP="001E14C4">
      <w:pPr>
        <w:ind w:firstLineChars="200" w:firstLine="420"/>
        <w:jc w:val="left"/>
        <w:rPr>
          <w:rFonts w:ascii="Arial" w:hAnsi="Arial" w:cs="Arial"/>
          <w:color w:val="000000"/>
          <w:shd w:val="clear" w:color="auto" w:fill="FFFFFF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8"/>
          <w:attr w:name="Month" w:val="8"/>
          <w:attr w:name="Year" w:val="1963"/>
        </w:smartTagPr>
        <w:r>
          <w:rPr>
            <w:szCs w:val="21"/>
          </w:rPr>
          <w:t>1963</w:t>
        </w:r>
        <w:r>
          <w:rPr>
            <w:rFonts w:hint="eastAsia"/>
            <w:szCs w:val="21"/>
          </w:rPr>
          <w:t>年</w:t>
        </w:r>
        <w:r>
          <w:rPr>
            <w:szCs w:val="21"/>
          </w:rPr>
          <w:t>8</w:t>
        </w:r>
        <w:r>
          <w:rPr>
            <w:rFonts w:hint="eastAsia"/>
            <w:szCs w:val="21"/>
          </w:rPr>
          <w:t>月</w:t>
        </w:r>
        <w:r>
          <w:rPr>
            <w:szCs w:val="21"/>
          </w:rPr>
          <w:t>28</w:t>
        </w:r>
        <w:r>
          <w:rPr>
            <w:rFonts w:hint="eastAsia"/>
            <w:szCs w:val="21"/>
          </w:rPr>
          <w:t>日</w:t>
        </w:r>
      </w:smartTag>
      <w:r>
        <w:rPr>
          <w:rFonts w:hint="eastAsia"/>
          <w:szCs w:val="21"/>
        </w:rPr>
        <w:t>，在华盛顿林肯纪念堂里，马丁</w:t>
      </w:r>
      <w:r>
        <w:rPr>
          <w:rFonts w:ascii="Arial" w:hAnsi="Arial" w:cs="Arial"/>
          <w:color w:val="000000"/>
          <w:shd w:val="clear" w:color="auto" w:fill="FFFFFF"/>
        </w:rPr>
        <w:t>·</w:t>
      </w:r>
      <w:r>
        <w:rPr>
          <w:rFonts w:ascii="Arial" w:hAnsi="Arial" w:cs="Arial" w:hint="eastAsia"/>
          <w:color w:val="000000"/>
          <w:shd w:val="clear" w:color="auto" w:fill="FFFFFF"/>
        </w:rPr>
        <w:t>路德金发表了《我有一个梦想》的演说，他向世人传达了关于黑人民族的平等的演说。此时此刻的我虽没有站在那样一个神圣而具有纪念意义的地方，但是我仍要将我的中国梦告诉给每一个中国人、乃至全世界的人听。</w:t>
      </w:r>
    </w:p>
    <w:p w:rsidR="006E4B88" w:rsidRDefault="006E4B88" w:rsidP="001E14C4">
      <w:pPr>
        <w:ind w:firstLineChars="200" w:firstLine="420"/>
        <w:jc w:val="left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 w:hint="eastAsia"/>
          <w:color w:val="000000"/>
          <w:shd w:val="clear" w:color="auto" w:fill="FFFFFF"/>
        </w:rPr>
        <w:t>无论何时，我们常能听到这样的一句老话“儿童是祖国的花朵，更是世界的未来”。然而当我们回头看看现今社会的时候，我们不难发现，全中国有多少儿童正面临着饥饿？有多少孩子被父母遗弃后成为孤儿？又有多少人真的在关心这些即将凋零的祖国的花朵？</w:t>
      </w:r>
    </w:p>
    <w:p w:rsidR="006E4B88" w:rsidRDefault="006E4B88" w:rsidP="001E14C4">
      <w:pPr>
        <w:ind w:firstLineChars="200" w:firstLine="420"/>
        <w:jc w:val="left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 w:hint="eastAsia"/>
          <w:color w:val="000000"/>
          <w:shd w:val="clear" w:color="auto" w:fill="FFFFFF"/>
        </w:rPr>
        <w:t>据</w:t>
      </w:r>
      <w:r>
        <w:rPr>
          <w:rFonts w:ascii="Arial" w:hAnsi="Arial" w:cs="Arial"/>
          <w:color w:val="000000"/>
          <w:shd w:val="clear" w:color="auto" w:fill="FFFFFF"/>
        </w:rPr>
        <w:t>2011</w:t>
      </w:r>
      <w:r>
        <w:rPr>
          <w:rFonts w:ascii="Arial" w:hAnsi="Arial" w:cs="Arial" w:hint="eastAsia"/>
          <w:color w:val="000000"/>
          <w:shd w:val="clear" w:color="auto" w:fill="FFFFFF"/>
        </w:rPr>
        <w:t>年数据统计，中国孤儿人数超过</w:t>
      </w:r>
      <w:r>
        <w:rPr>
          <w:rFonts w:ascii="Arial" w:hAnsi="Arial" w:cs="Arial"/>
          <w:color w:val="000000"/>
          <w:shd w:val="clear" w:color="auto" w:fill="FFFFFF"/>
        </w:rPr>
        <w:t>71</w:t>
      </w:r>
      <w:r>
        <w:rPr>
          <w:rFonts w:ascii="Arial" w:hAnsi="Arial" w:cs="Arial" w:hint="eastAsia"/>
          <w:color w:val="000000"/>
          <w:shd w:val="clear" w:color="auto" w:fill="FFFFFF"/>
        </w:rPr>
        <w:t>万，</w:t>
      </w:r>
      <w:r>
        <w:rPr>
          <w:rFonts w:ascii="Arial" w:hAnsi="Arial" w:cs="Arial"/>
          <w:color w:val="000000"/>
          <w:shd w:val="clear" w:color="auto" w:fill="FFFFFF"/>
        </w:rPr>
        <w:t>5</w:t>
      </w:r>
      <w:r>
        <w:rPr>
          <w:rFonts w:ascii="Arial" w:hAnsi="Arial" w:cs="Arial" w:hint="eastAsia"/>
          <w:color w:val="000000"/>
          <w:shd w:val="clear" w:color="auto" w:fill="FFFFFF"/>
        </w:rPr>
        <w:t>年增长了约</w:t>
      </w:r>
      <w:r>
        <w:rPr>
          <w:rFonts w:ascii="Arial" w:hAnsi="Arial" w:cs="Arial"/>
          <w:color w:val="000000"/>
          <w:shd w:val="clear" w:color="auto" w:fill="FFFFFF"/>
        </w:rPr>
        <w:t>24%</w:t>
      </w:r>
      <w:r>
        <w:rPr>
          <w:rFonts w:ascii="Arial" w:hAnsi="Arial" w:cs="Arial" w:hint="eastAsia"/>
          <w:color w:val="000000"/>
          <w:shd w:val="clear" w:color="auto" w:fill="FFFFFF"/>
        </w:rPr>
        <w:t>，这是一个多么可怕的数字。也许</w:t>
      </w:r>
      <w:r>
        <w:rPr>
          <w:rFonts w:ascii="Arial" w:hAnsi="Arial" w:cs="Arial"/>
          <w:color w:val="000000"/>
          <w:shd w:val="clear" w:color="auto" w:fill="FFFFFF"/>
        </w:rPr>
        <w:t>71</w:t>
      </w:r>
      <w:r>
        <w:rPr>
          <w:rFonts w:ascii="Arial" w:hAnsi="Arial" w:cs="Arial" w:hint="eastAsia"/>
          <w:color w:val="000000"/>
          <w:shd w:val="clear" w:color="auto" w:fill="FFFFFF"/>
        </w:rPr>
        <w:t>万仅仅像是中国人口总数的一个零头或是尾数那般微不足道，但我们又怎能忽视这些孩子？他们无家可归，由于父母的不负责任，他们就要代替父母接受惩罚。即使有一部分被好心人或是孤儿院收养，但是那些没有被收养、仍流浪在天涯海角的孩子呢，我们又怎能弃之不顾？</w:t>
      </w:r>
    </w:p>
    <w:p w:rsidR="006E4B88" w:rsidRDefault="006E4B88" w:rsidP="001E14C4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我希望有一天我们的祖国的孤儿人数逐减少，甚至减少为零。虽然这希望是需要经过漫长的等待的，可行性也几乎为零，但我仍坚信，终有一天他们也会拥有一个幸福的家庭，拥有自己的梦想，拥有一双翅膀，在某一片属于他们的天地里展翅翱翔。</w:t>
      </w:r>
    </w:p>
    <w:p w:rsidR="006E4B88" w:rsidRDefault="006E4B88" w:rsidP="00F95425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也许他们不是同龄人中的佼佼者，没有一种特殊的才能使他们在同龄人中出类拔萃，但在他们日积月累的努力中，我们看到的是快乐，是幸福，是我们祖国美好的明天。</w:t>
      </w:r>
    </w:p>
    <w:p w:rsidR="006E4B88" w:rsidRDefault="006E4B88" w:rsidP="00F95425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除去那些孤儿，更有一些孩子的生活显得更加充满渴望。与那些拥有衣来伸手饭来张口的生活的孩子相比，贫困山区里的孩子们的梦想虽略显平凡，却是最真实的。</w:t>
      </w:r>
    </w:p>
    <w:p w:rsidR="006E4B88" w:rsidRDefault="006E4B88" w:rsidP="00F95425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他们渴望的是一种不必担心温饱问题的生活，他们期盼的是一种不必担心求学问题的生活，他们等待的是国家付出的行动。如今，社会上开展了越来越多的助贫助困活动，深入山区、深入郊区、深入农村。这是一个良好的开端，因此我也真切地希望，与实现他们的梦想的相关活动也应持续开展，让他们的梦想不再只是梦里的场景，让他们的梦想成为现实。</w:t>
      </w:r>
    </w:p>
    <w:p w:rsidR="006E4B88" w:rsidRPr="002A7F5B" w:rsidRDefault="006E4B88" w:rsidP="002A7F5B">
      <w:pPr>
        <w:pStyle w:val="HTMLPreformatted"/>
        <w:shd w:val="clear" w:color="auto" w:fill="FFFFFF"/>
        <w:spacing w:after="150" w:line="360" w:lineRule="atLeast"/>
        <w:ind w:firstLineChars="200" w:firstLine="420"/>
        <w:rPr>
          <w:rFonts w:ascii="Arial" w:hAnsi="Arial" w:cs="Arial"/>
          <w:color w:val="333333"/>
          <w:sz w:val="21"/>
          <w:szCs w:val="21"/>
        </w:rPr>
      </w:pPr>
      <w:r w:rsidRPr="002A7F5B">
        <w:rPr>
          <w:rFonts w:hint="eastAsia"/>
          <w:sz w:val="21"/>
          <w:szCs w:val="21"/>
        </w:rPr>
        <w:t>我等待的是有一天山里的孩子可以安心地在教室里上课，不用担心第二天老师会因为种种原因而无法上课；我等待的是有一天所有孩子都可以享受</w:t>
      </w:r>
      <w:r>
        <w:rPr>
          <w:rFonts w:hint="eastAsia"/>
          <w:sz w:val="21"/>
          <w:szCs w:val="21"/>
        </w:rPr>
        <w:t>鼓腹含和的生活</w:t>
      </w:r>
      <w:r w:rsidRPr="002A7F5B">
        <w:rPr>
          <w:rFonts w:hint="eastAsia"/>
          <w:sz w:val="21"/>
          <w:szCs w:val="21"/>
        </w:rPr>
        <w:t>，不用</w:t>
      </w:r>
      <w:r>
        <w:rPr>
          <w:rFonts w:hint="eastAsia"/>
          <w:sz w:val="21"/>
          <w:szCs w:val="21"/>
        </w:rPr>
        <w:t>再担忧吃了一顿就可能没有</w:t>
      </w:r>
      <w:r w:rsidRPr="002A7F5B">
        <w:rPr>
          <w:rFonts w:hint="eastAsia"/>
          <w:sz w:val="21"/>
          <w:szCs w:val="21"/>
        </w:rPr>
        <w:t>下一餐</w:t>
      </w:r>
      <w:r>
        <w:rPr>
          <w:rFonts w:hint="eastAsia"/>
          <w:sz w:val="21"/>
          <w:szCs w:val="21"/>
        </w:rPr>
        <w:t>的难题</w:t>
      </w:r>
      <w:r w:rsidRPr="002A7F5B">
        <w:rPr>
          <w:rFonts w:hint="eastAsia"/>
          <w:sz w:val="21"/>
          <w:szCs w:val="21"/>
        </w:rPr>
        <w:t>；我等待的是有一天每一个孩子都可以成为祖国绽放的花朵，不会再有那么几朵在阴暗的角落中不被注意。</w:t>
      </w:r>
    </w:p>
    <w:p w:rsidR="006E4B88" w:rsidRPr="007A5281" w:rsidRDefault="006E4B88" w:rsidP="007A5281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我有一个梦想，是所有的孩子都能有求学的机会，都能有享受同等生活待遇的机会。这个梦想，正如我们每一个中国人所期盼的那样，是一个朴实的中国梦，是一个等待实现的中国梦。</w:t>
      </w:r>
    </w:p>
    <w:sectPr w:rsidR="006E4B88" w:rsidRPr="007A5281" w:rsidSect="002B24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14C4"/>
    <w:rsid w:val="0007589A"/>
    <w:rsid w:val="001C1EF5"/>
    <w:rsid w:val="001D1B72"/>
    <w:rsid w:val="001E14C4"/>
    <w:rsid w:val="001E7CF6"/>
    <w:rsid w:val="00210EB8"/>
    <w:rsid w:val="00245A0A"/>
    <w:rsid w:val="002676FB"/>
    <w:rsid w:val="002A7F5B"/>
    <w:rsid w:val="002B2448"/>
    <w:rsid w:val="002B3A0B"/>
    <w:rsid w:val="003150E5"/>
    <w:rsid w:val="00317487"/>
    <w:rsid w:val="00321250"/>
    <w:rsid w:val="00364E9F"/>
    <w:rsid w:val="00385771"/>
    <w:rsid w:val="00491D9F"/>
    <w:rsid w:val="00496F80"/>
    <w:rsid w:val="004F1936"/>
    <w:rsid w:val="00567B63"/>
    <w:rsid w:val="005D1EDC"/>
    <w:rsid w:val="006004F7"/>
    <w:rsid w:val="006037BA"/>
    <w:rsid w:val="006A75DD"/>
    <w:rsid w:val="006E4B88"/>
    <w:rsid w:val="00704383"/>
    <w:rsid w:val="007171DB"/>
    <w:rsid w:val="007A5281"/>
    <w:rsid w:val="00816EA8"/>
    <w:rsid w:val="00871FC4"/>
    <w:rsid w:val="00885AD9"/>
    <w:rsid w:val="0089146F"/>
    <w:rsid w:val="008C7FD3"/>
    <w:rsid w:val="00951FD1"/>
    <w:rsid w:val="00960428"/>
    <w:rsid w:val="009A1D40"/>
    <w:rsid w:val="009C32AF"/>
    <w:rsid w:val="009D676A"/>
    <w:rsid w:val="009F789B"/>
    <w:rsid w:val="00A56FC7"/>
    <w:rsid w:val="00A77E3C"/>
    <w:rsid w:val="00AD5E7A"/>
    <w:rsid w:val="00B00ACC"/>
    <w:rsid w:val="00B02D47"/>
    <w:rsid w:val="00B13E4F"/>
    <w:rsid w:val="00B17F2F"/>
    <w:rsid w:val="00B30A30"/>
    <w:rsid w:val="00B403C2"/>
    <w:rsid w:val="00B53EC5"/>
    <w:rsid w:val="00B96F34"/>
    <w:rsid w:val="00BB376A"/>
    <w:rsid w:val="00BC0922"/>
    <w:rsid w:val="00C74AB8"/>
    <w:rsid w:val="00CB7C53"/>
    <w:rsid w:val="00CC2D3A"/>
    <w:rsid w:val="00CC6E51"/>
    <w:rsid w:val="00CD4084"/>
    <w:rsid w:val="00D3002F"/>
    <w:rsid w:val="00D72F5E"/>
    <w:rsid w:val="00D90A5E"/>
    <w:rsid w:val="00DC1123"/>
    <w:rsid w:val="00DE55A4"/>
    <w:rsid w:val="00E26591"/>
    <w:rsid w:val="00E4512F"/>
    <w:rsid w:val="00E45C1C"/>
    <w:rsid w:val="00E56603"/>
    <w:rsid w:val="00E94928"/>
    <w:rsid w:val="00EE3306"/>
    <w:rsid w:val="00F21446"/>
    <w:rsid w:val="00F36903"/>
    <w:rsid w:val="00F81CFA"/>
    <w:rsid w:val="00F95425"/>
    <w:rsid w:val="00FD5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44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2A7F5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2A7F5B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89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</Pages>
  <Words>159</Words>
  <Characters>910</Characters>
  <Application>Microsoft Office Outlook</Application>
  <DocSecurity>0</DocSecurity>
  <Lines>0</Lines>
  <Paragraphs>0</Paragraphs>
  <ScaleCrop>false</ScaleCrop>
  <Company>jincai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st101</dc:creator>
  <cp:keywords/>
  <dc:description/>
  <cp:lastModifiedBy>zqs</cp:lastModifiedBy>
  <cp:revision>2</cp:revision>
  <dcterms:created xsi:type="dcterms:W3CDTF">2013-03-13T11:00:00Z</dcterms:created>
  <dcterms:modified xsi:type="dcterms:W3CDTF">2013-03-14T00:49:00Z</dcterms:modified>
</cp:coreProperties>
</file>