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E7D" w:rsidRDefault="00367E7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　划　书</w:t>
      </w:r>
    </w:p>
    <w:p w:rsidR="00367E7D" w:rsidRDefault="00367E7D">
      <w:pPr>
        <w:widowControl/>
        <w:spacing w:before="100" w:beforeAutospacing="1" w:after="100" w:afterAutospacing="1" w:line="384" w:lineRule="auto"/>
        <w:ind w:firstLine="480"/>
        <w:jc w:val="left"/>
        <w:rPr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一、主题：</w:t>
      </w:r>
      <w:r>
        <w:rPr>
          <w:rFonts w:hint="eastAsia"/>
          <w:sz w:val="28"/>
          <w:szCs w:val="28"/>
        </w:rPr>
        <w:t>彩虹人生，我的暑期最快乐</w:t>
      </w:r>
    </w:p>
    <w:p w:rsidR="00367E7D" w:rsidRDefault="00367E7D">
      <w:pPr>
        <w:widowControl/>
        <w:spacing w:before="100" w:beforeAutospacing="1" w:after="100" w:afterAutospacing="1" w:line="384" w:lineRule="auto"/>
        <w:ind w:firstLine="4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二、目的：</w:t>
      </w:r>
      <w:r>
        <w:rPr>
          <w:rFonts w:ascii="宋体" w:hAnsi="宋体" w:hint="eastAsia"/>
          <w:sz w:val="28"/>
          <w:szCs w:val="28"/>
        </w:rPr>
        <w:t>走进城乡社区市民学校开展敬老助残、关爱留守儿童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，使他们感受到我们的关爱，并促进同学参与活动的积极性。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leftChars="228" w:left="1599" w:hangingChars="400" w:hanging="112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三、内容：１</w:t>
      </w:r>
      <w:r>
        <w:rPr>
          <w:rFonts w:ascii="宋体" w:cs="宋体"/>
          <w:color w:val="333333"/>
          <w:kern w:val="0"/>
          <w:sz w:val="28"/>
          <w:szCs w:val="28"/>
        </w:rPr>
        <w:t>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交流（谈谈遇到的问题和快乐的事情）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　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leftChars="627" w:left="1597" w:hangingChars="100" w:hanging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　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2.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表演（小提琴、舞蹈、合唱）　　　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leftChars="400" w:left="1820" w:hangingChars="350" w:hanging="9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　　　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３</w:t>
      </w:r>
      <w:r>
        <w:rPr>
          <w:rFonts w:ascii="宋体" w:cs="宋体"/>
          <w:color w:val="333333"/>
          <w:kern w:val="0"/>
          <w:sz w:val="28"/>
          <w:szCs w:val="28"/>
        </w:rPr>
        <w:t>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帮助孤寡老人和留守儿童打扫房间和做一些力所</w:t>
      </w:r>
      <w:bookmarkStart w:id="0" w:name="_GoBack"/>
      <w:bookmarkEnd w:id="0"/>
      <w:r>
        <w:rPr>
          <w:rFonts w:ascii="宋体" w:hAnsi="宋体" w:cs="宋体" w:hint="eastAsia"/>
          <w:color w:val="333333"/>
          <w:kern w:val="0"/>
          <w:sz w:val="28"/>
          <w:szCs w:val="28"/>
        </w:rPr>
        <w:t>能及的事情。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四、实施步骤：７月１日</w:t>
      </w:r>
    </w:p>
    <w:p w:rsidR="00367E7D" w:rsidRDefault="00367E7D" w:rsidP="00AF249C">
      <w:pPr>
        <w:widowControl/>
        <w:spacing w:before="100" w:beforeAutospacing="1" w:after="100" w:afterAutospacing="1" w:line="500" w:lineRule="exact"/>
        <w:ind w:firstLineChars="300" w:firstLine="84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8:00  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学校大门集合、清点人数及物品</w:t>
      </w:r>
    </w:p>
    <w:p w:rsidR="00367E7D" w:rsidRDefault="00367E7D" w:rsidP="00AF249C">
      <w:pPr>
        <w:widowControl/>
        <w:spacing w:before="100" w:beforeAutospacing="1" w:after="100" w:afterAutospacing="1" w:line="500" w:lineRule="exact"/>
        <w:ind w:leftChars="400" w:left="84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8:30  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从学校出发到巴南鱼洞街道干湾村，９：３０到达</w:t>
      </w:r>
    </w:p>
    <w:p w:rsidR="00367E7D" w:rsidRDefault="00367E7D" w:rsidP="00AF249C">
      <w:pPr>
        <w:widowControl/>
        <w:spacing w:before="100" w:beforeAutospacing="1" w:after="100" w:afterAutospacing="1" w:line="500" w:lineRule="exact"/>
        <w:ind w:leftChars="400" w:left="84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>10:00----11:30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交流和表演节目</w:t>
      </w:r>
    </w:p>
    <w:p w:rsidR="00367E7D" w:rsidRDefault="00367E7D" w:rsidP="00AF249C">
      <w:pPr>
        <w:widowControl/>
        <w:spacing w:before="100" w:beforeAutospacing="1" w:after="100" w:afterAutospacing="1" w:line="500" w:lineRule="exact"/>
        <w:ind w:leftChars="400" w:left="84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>11:30——12:00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简单午餐（自己解决）</w:t>
      </w:r>
    </w:p>
    <w:p w:rsidR="00367E7D" w:rsidRDefault="00367E7D" w:rsidP="00AF249C">
      <w:pPr>
        <w:widowControl/>
        <w:spacing w:before="100" w:beforeAutospacing="1" w:after="100" w:afterAutospacing="1" w:line="500" w:lineRule="exact"/>
        <w:ind w:leftChars="400" w:left="84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>12:00----15:00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帮助孤寡老人和留守儿童打扫房间和做一些力所能及的事情</w:t>
      </w:r>
    </w:p>
    <w:p w:rsidR="00367E7D" w:rsidRDefault="00367E7D" w:rsidP="00AF249C">
      <w:pPr>
        <w:widowControl/>
        <w:spacing w:before="100" w:beforeAutospacing="1" w:after="100" w:afterAutospacing="1" w:line="500" w:lineRule="exact"/>
        <w:ind w:leftChars="400" w:left="84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15:30 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乘车返校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五、经费预算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1.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慰问礼品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                             500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元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2.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演员服装租借和化妆品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                 200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元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3.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志愿者午饭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                           150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元</w:t>
      </w:r>
    </w:p>
    <w:p w:rsidR="00367E7D" w:rsidRDefault="00367E7D" w:rsidP="00AF249C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4.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帮助留守儿童和老人购家庭需小物品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     500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元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</w:t>
      </w:r>
    </w:p>
    <w:p w:rsidR="00367E7D" w:rsidRDefault="00367E7D" w:rsidP="0027611E">
      <w:pPr>
        <w:widowControl/>
        <w:spacing w:before="100" w:beforeAutospacing="1" w:after="100" w:afterAutospacing="1" w:line="384" w:lineRule="auto"/>
        <w:ind w:firstLineChars="100" w:firstLine="280"/>
        <w:jc w:val="left"/>
        <w:rPr>
          <w:rFonts w:asci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合计：</w:t>
      </w:r>
      <w:r>
        <w:rPr>
          <w:rFonts w:ascii="宋体" w:hAnsi="宋体" w:cs="宋体"/>
          <w:color w:val="333333"/>
          <w:kern w:val="0"/>
          <w:sz w:val="28"/>
          <w:szCs w:val="28"/>
        </w:rPr>
        <w:t xml:space="preserve">                                  1350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元</w:t>
      </w:r>
    </w:p>
    <w:sectPr w:rsidR="00367E7D" w:rsidSect="00C14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30E"/>
    <w:rsid w:val="000034D5"/>
    <w:rsid w:val="0002413F"/>
    <w:rsid w:val="00191EB0"/>
    <w:rsid w:val="001E0953"/>
    <w:rsid w:val="0027611E"/>
    <w:rsid w:val="00367E7D"/>
    <w:rsid w:val="003D0CD3"/>
    <w:rsid w:val="00543D34"/>
    <w:rsid w:val="00747969"/>
    <w:rsid w:val="007B17D5"/>
    <w:rsid w:val="009645BB"/>
    <w:rsid w:val="00AA4D8A"/>
    <w:rsid w:val="00AF249C"/>
    <w:rsid w:val="00B56239"/>
    <w:rsid w:val="00C1430E"/>
    <w:rsid w:val="00CB30E8"/>
    <w:rsid w:val="00D77B4B"/>
    <w:rsid w:val="00E369D8"/>
    <w:rsid w:val="00FC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1430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C14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430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14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430E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430E"/>
    <w:rPr>
      <w:rFonts w:cs="Times New Roman"/>
      <w:b/>
      <w:bCs/>
    </w:rPr>
  </w:style>
  <w:style w:type="paragraph" w:customStyle="1" w:styleId="Style6">
    <w:name w:val="_Style 6"/>
    <w:basedOn w:val="Normal"/>
    <w:uiPriority w:val="99"/>
    <w:rsid w:val="00C1430E"/>
    <w:pPr>
      <w:widowControl/>
      <w:spacing w:after="160" w:line="240" w:lineRule="exact"/>
      <w:jc w:val="left"/>
    </w:pPr>
    <w:rPr>
      <w:rFonts w:ascii="Times New Roman" w:hAnsi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82</Words>
  <Characters>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　划　书</dc:title>
  <dc:subject/>
  <dc:creator>tuobin</dc:creator>
  <cp:keywords/>
  <dc:description/>
  <cp:lastModifiedBy>Microsoft</cp:lastModifiedBy>
  <cp:revision>12</cp:revision>
  <dcterms:created xsi:type="dcterms:W3CDTF">2014-06-25T05:44:00Z</dcterms:created>
  <dcterms:modified xsi:type="dcterms:W3CDTF">2014-06-25T07:05:00Z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