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210" w:rsidRPr="00486656" w:rsidRDefault="00986210" w:rsidP="00486656">
      <w:pPr>
        <w:spacing w:line="360" w:lineRule="auto"/>
        <w:jc w:val="center"/>
        <w:rPr>
          <w:rFonts w:ascii="宋体"/>
          <w:b/>
          <w:sz w:val="28"/>
          <w:szCs w:val="28"/>
        </w:rPr>
      </w:pPr>
      <w:r w:rsidRPr="00486656">
        <w:rPr>
          <w:rFonts w:ascii="宋体" w:hAnsi="宋体" w:hint="eastAsia"/>
          <w:b/>
          <w:sz w:val="28"/>
          <w:szCs w:val="28"/>
        </w:rPr>
        <w:t>我的中国梦</w:t>
      </w:r>
    </w:p>
    <w:p w:rsidR="00986210" w:rsidRDefault="00986210" w:rsidP="00212581">
      <w:pPr>
        <w:spacing w:line="360" w:lineRule="auto"/>
        <w:ind w:firstLine="420"/>
        <w:jc w:val="right"/>
        <w:rPr>
          <w:rFonts w:ascii="宋体"/>
          <w:sz w:val="24"/>
          <w:szCs w:val="24"/>
        </w:rPr>
      </w:pPr>
    </w:p>
    <w:p w:rsidR="00986210" w:rsidRPr="00486656" w:rsidRDefault="00986210" w:rsidP="00212581">
      <w:pPr>
        <w:spacing w:line="360" w:lineRule="auto"/>
        <w:ind w:firstLine="420"/>
        <w:jc w:val="righ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南模中学</w:t>
      </w:r>
      <w:r>
        <w:rPr>
          <w:rFonts w:ascii="宋体" w:hAnsi="宋体"/>
          <w:sz w:val="24"/>
          <w:szCs w:val="24"/>
        </w:rPr>
        <w:t xml:space="preserve"> </w:t>
      </w:r>
      <w:r w:rsidRPr="00486656">
        <w:rPr>
          <w:rFonts w:ascii="宋体" w:hAnsi="宋体" w:hint="eastAsia"/>
          <w:sz w:val="24"/>
          <w:szCs w:val="24"/>
        </w:rPr>
        <w:t>高二（</w:t>
      </w:r>
      <w:r w:rsidRPr="00486656">
        <w:rPr>
          <w:rFonts w:ascii="宋体" w:hAnsi="宋体"/>
          <w:sz w:val="24"/>
          <w:szCs w:val="24"/>
        </w:rPr>
        <w:t>3</w:t>
      </w:r>
      <w:r w:rsidRPr="00486656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班</w:t>
      </w:r>
      <w:r>
        <w:rPr>
          <w:rFonts w:ascii="宋体" w:hAnsi="宋体"/>
          <w:sz w:val="24"/>
          <w:szCs w:val="24"/>
        </w:rPr>
        <w:t xml:space="preserve"> </w:t>
      </w:r>
      <w:r w:rsidRPr="00486656">
        <w:rPr>
          <w:rFonts w:ascii="宋体" w:hAnsi="宋体" w:hint="eastAsia"/>
          <w:sz w:val="24"/>
          <w:szCs w:val="24"/>
        </w:rPr>
        <w:t>王煜阳</w:t>
      </w: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南方周末有一个板块叫做【吾城吾乡】，直到现在仍旧印象深刻，触动极深。它说：</w:t>
      </w: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“摄影就像一只手，悄悄地在现实和精神世界中放下地标。在喧嚣与骚动中，我们每一个人都或许是某种意义上的异乡人，而摄影，能否成为一个微弱而清晰的声音说：看，吾城吾乡”</w:t>
      </w: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讲的是摄影师，拍的是他们所爱的故乡。</w:t>
      </w: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我不止一次地想起我的故土，随着年岁的加深对于它的理解也逐年改变。什么时候才能再碰见我的玩伴？什么时候才能再回母校看看？什么时候再能去海边坐坐？什么时候化工厂能搬走？</w:t>
      </w: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什么时候我也想记录下这座小镇。</w:t>
      </w: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现如今走在陌生的街道上，每次见到有人随地吐痰我都会在心中暗暗比一下中指。坐在公车上会有老人点点你示意你可以让位了。走在繁华的街道上都是行色匆匆的路人。躺在床上看着新民周刊，河水污染的图片触目惊心，母亲在一旁擦着每星期都会积灰的地板。</w:t>
      </w: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上课</w:t>
      </w:r>
      <w:smartTag w:uri="urn:schemas-microsoft-com:office:smarttags" w:element="PersonName">
        <w:smartTagPr>
          <w:attr w:name="ProductID" w:val="时英语"/>
        </w:smartTagPr>
        <w:r w:rsidRPr="00486656">
          <w:rPr>
            <w:rFonts w:ascii="宋体" w:hAnsi="宋体" w:hint="eastAsia"/>
            <w:sz w:val="24"/>
            <w:szCs w:val="24"/>
          </w:rPr>
          <w:t>时英语</w:t>
        </w:r>
      </w:smartTag>
      <w:r w:rsidRPr="00486656">
        <w:rPr>
          <w:rFonts w:ascii="宋体" w:hAnsi="宋体" w:hint="eastAsia"/>
          <w:sz w:val="24"/>
          <w:szCs w:val="24"/>
        </w:rPr>
        <w:t>老师三句话中一句英文，一句普通话，一句上海话，那个来自浙江的女孩早早趴在床上睡死了去。老师大加赞扬不借钱给别人的观点，我心中也冷笑一声，还以颜色。</w:t>
      </w: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“上海人，小嘎巴器。”（上海人，小气）</w:t>
      </w: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觉得是冷于世故的，觉得这是经济发展带给我最直观的感受，抛去物质。</w:t>
      </w: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我时常从新闻或者报纸中去了解另一边或者另一面的中国，去深究那些深刻矛盾的问题，同情弱者，鄙视暴者。看着政府吃着野生动物，派出专业截访人员阻碍民众上访，大量批建高污染项目工程，心中的沉痛不言而喻。</w:t>
      </w:r>
    </w:p>
    <w:p w:rsidR="00986210" w:rsidRPr="00486656" w:rsidRDefault="00986210" w:rsidP="00486656">
      <w:pPr>
        <w:spacing w:line="360" w:lineRule="auto"/>
        <w:ind w:firstLine="405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可那毕竟只是道德层面上的谴责，离我还是太远。触碰不到的东西离得再近也无法描述完美。</w:t>
      </w:r>
    </w:p>
    <w:p w:rsidR="00986210" w:rsidRPr="00486656" w:rsidRDefault="00986210" w:rsidP="00486656">
      <w:pPr>
        <w:spacing w:line="360" w:lineRule="auto"/>
        <w:rPr>
          <w:rFonts w:ascii="宋体" w:hAnsi="宋体"/>
          <w:sz w:val="24"/>
          <w:szCs w:val="24"/>
        </w:rPr>
      </w:pPr>
      <w:r w:rsidRPr="00486656">
        <w:rPr>
          <w:rFonts w:ascii="宋体" w:hAnsi="宋体"/>
          <w:sz w:val="24"/>
          <w:szCs w:val="24"/>
        </w:rPr>
        <w:t xml:space="preserve">    </w:t>
      </w:r>
    </w:p>
    <w:p w:rsidR="00986210" w:rsidRPr="00486656" w:rsidRDefault="00986210" w:rsidP="00486656">
      <w:pPr>
        <w:spacing w:line="360" w:lineRule="auto"/>
        <w:ind w:firstLine="420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人是有乡愁的，而能让我感触的城市，便是我的乡愁。生命中的一些日子，我一定会去往另一个城市常住，学那里的方言，走那里的街道，看那里的老人，感受那里的环境，写下那里的故事。</w:t>
      </w:r>
    </w:p>
    <w:p w:rsidR="00986210" w:rsidRPr="00486656" w:rsidRDefault="00986210" w:rsidP="00486656">
      <w:pPr>
        <w:spacing w:line="360" w:lineRule="auto"/>
        <w:ind w:firstLine="420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我的梦很简单。</w:t>
      </w:r>
    </w:p>
    <w:p w:rsidR="00986210" w:rsidRPr="00486656" w:rsidRDefault="00986210" w:rsidP="00486656">
      <w:pPr>
        <w:spacing w:line="360" w:lineRule="auto"/>
        <w:ind w:firstLine="420"/>
        <w:rPr>
          <w:rFonts w:ascii="宋体"/>
          <w:sz w:val="24"/>
          <w:szCs w:val="24"/>
        </w:rPr>
      </w:pPr>
      <w:r w:rsidRPr="00486656">
        <w:rPr>
          <w:rFonts w:ascii="宋体" w:hAnsi="宋体" w:hint="eastAsia"/>
          <w:sz w:val="24"/>
          <w:szCs w:val="24"/>
        </w:rPr>
        <w:t>感受身处的时代，见证它，并不要遗忘于后人。</w:t>
      </w:r>
    </w:p>
    <w:sectPr w:rsidR="00986210" w:rsidRPr="00486656" w:rsidSect="00EB3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6C14"/>
    <w:rsid w:val="00086C14"/>
    <w:rsid w:val="00212581"/>
    <w:rsid w:val="00486656"/>
    <w:rsid w:val="004973C8"/>
    <w:rsid w:val="00637E04"/>
    <w:rsid w:val="007459D1"/>
    <w:rsid w:val="007C604B"/>
    <w:rsid w:val="00887F6C"/>
    <w:rsid w:val="009068C8"/>
    <w:rsid w:val="00932A55"/>
    <w:rsid w:val="00986210"/>
    <w:rsid w:val="00A87579"/>
    <w:rsid w:val="00DF102A"/>
    <w:rsid w:val="00E47F19"/>
    <w:rsid w:val="00EB30AC"/>
    <w:rsid w:val="00F037EB"/>
    <w:rsid w:val="00F85455"/>
    <w:rsid w:val="00F94DDD"/>
    <w:rsid w:val="00FF2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0A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2</Pages>
  <Words>115</Words>
  <Characters>658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User</cp:lastModifiedBy>
  <cp:revision>3</cp:revision>
  <dcterms:created xsi:type="dcterms:W3CDTF">2013-03-19T13:26:00Z</dcterms:created>
  <dcterms:modified xsi:type="dcterms:W3CDTF">2013-03-20T01:37:00Z</dcterms:modified>
</cp:coreProperties>
</file>