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E41" w:rsidRDefault="00383E41" w:rsidP="00383E41">
      <w:pPr>
        <w:pStyle w:val="ListParagraph"/>
        <w:spacing w:line="560" w:lineRule="exact"/>
        <w:ind w:left="720" w:firstLineChars="100" w:firstLine="31680"/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  <w:bookmarkStart w:id="0" w:name="_GoBack"/>
      <w:r>
        <w:rPr>
          <w:rFonts w:ascii="黑体" w:eastAsia="黑体" w:hAnsi="黑体" w:cs="黑体" w:hint="eastAsia"/>
          <w:b/>
          <w:bCs/>
          <w:sz w:val="32"/>
          <w:szCs w:val="32"/>
        </w:rPr>
        <w:t>关于习近平总书记“五四北大讲话”的体会</w:t>
      </w:r>
    </w:p>
    <w:bookmarkEnd w:id="0"/>
    <w:p w:rsidR="00383E41" w:rsidRPr="008F7507" w:rsidRDefault="00383E41" w:rsidP="00A33F1D">
      <w:pPr>
        <w:spacing w:line="560" w:lineRule="exact"/>
        <w:ind w:firstLineChars="200" w:firstLine="31680"/>
        <w:rPr>
          <w:rFonts w:ascii="仿宋" w:eastAsia="仿宋" w:hAnsi="仿宋" w:cs="Times New Roman"/>
          <w:color w:val="383838"/>
          <w:kern w:val="0"/>
          <w:sz w:val="32"/>
          <w:szCs w:val="32"/>
        </w:rPr>
      </w:pPr>
      <w:r w:rsidRPr="008F7507">
        <w:rPr>
          <w:rFonts w:ascii="仿宋" w:eastAsia="仿宋" w:hAnsi="仿宋" w:cs="仿宋" w:hint="eastAsia"/>
          <w:color w:val="383838"/>
          <w:kern w:val="0"/>
          <w:sz w:val="32"/>
          <w:szCs w:val="32"/>
        </w:rPr>
        <w:t>读完习近平总书记的讲话，我觉得。时代赋予我们的任务十分艰巨。现在在高校学习的大学生都是</w:t>
      </w:r>
      <w:r w:rsidRPr="008F7507">
        <w:rPr>
          <w:rFonts w:ascii="仿宋" w:eastAsia="仿宋" w:hAnsi="仿宋" w:cs="仿宋"/>
          <w:color w:val="383838"/>
          <w:kern w:val="0"/>
          <w:sz w:val="32"/>
          <w:szCs w:val="32"/>
        </w:rPr>
        <w:t>20</w:t>
      </w:r>
      <w:r w:rsidRPr="008F7507">
        <w:rPr>
          <w:rFonts w:ascii="仿宋" w:eastAsia="仿宋" w:hAnsi="仿宋" w:cs="仿宋" w:hint="eastAsia"/>
          <w:color w:val="383838"/>
          <w:kern w:val="0"/>
          <w:sz w:val="32"/>
          <w:szCs w:val="32"/>
        </w:rPr>
        <w:t>岁左右，到</w:t>
      </w:r>
      <w:r w:rsidRPr="008F7507">
        <w:rPr>
          <w:rFonts w:ascii="仿宋" w:eastAsia="仿宋" w:hAnsi="仿宋" w:cs="仿宋"/>
          <w:color w:val="383838"/>
          <w:kern w:val="0"/>
          <w:sz w:val="32"/>
          <w:szCs w:val="32"/>
        </w:rPr>
        <w:t>2020</w:t>
      </w:r>
      <w:r w:rsidRPr="008F7507">
        <w:rPr>
          <w:rFonts w:ascii="仿宋" w:eastAsia="仿宋" w:hAnsi="仿宋" w:cs="仿宋" w:hint="eastAsia"/>
          <w:color w:val="383838"/>
          <w:kern w:val="0"/>
          <w:sz w:val="32"/>
          <w:szCs w:val="32"/>
        </w:rPr>
        <w:t>年全面建成小康社会时，很多人还不到</w:t>
      </w:r>
      <w:r w:rsidRPr="008F7507">
        <w:rPr>
          <w:rFonts w:ascii="仿宋" w:eastAsia="仿宋" w:hAnsi="仿宋" w:cs="仿宋"/>
          <w:color w:val="383838"/>
          <w:kern w:val="0"/>
          <w:sz w:val="32"/>
          <w:szCs w:val="32"/>
        </w:rPr>
        <w:t>30</w:t>
      </w:r>
      <w:r w:rsidRPr="008F7507">
        <w:rPr>
          <w:rFonts w:ascii="仿宋" w:eastAsia="仿宋" w:hAnsi="仿宋" w:cs="仿宋" w:hint="eastAsia"/>
          <w:color w:val="383838"/>
          <w:kern w:val="0"/>
          <w:sz w:val="32"/>
          <w:szCs w:val="32"/>
        </w:rPr>
        <w:t>岁；到本世纪中叶基本实现现代化时，很多人还不到</w:t>
      </w:r>
      <w:r w:rsidRPr="008F7507">
        <w:rPr>
          <w:rFonts w:ascii="仿宋" w:eastAsia="仿宋" w:hAnsi="仿宋" w:cs="仿宋"/>
          <w:color w:val="383838"/>
          <w:kern w:val="0"/>
          <w:sz w:val="32"/>
          <w:szCs w:val="32"/>
        </w:rPr>
        <w:t>60</w:t>
      </w:r>
      <w:r w:rsidRPr="008F7507">
        <w:rPr>
          <w:rFonts w:ascii="仿宋" w:eastAsia="仿宋" w:hAnsi="仿宋" w:cs="仿宋" w:hint="eastAsia"/>
          <w:color w:val="383838"/>
          <w:kern w:val="0"/>
          <w:sz w:val="32"/>
          <w:szCs w:val="32"/>
        </w:rPr>
        <w:t>岁。也就是说，实现“两个一百年”奋斗目标，青年将全程参与。因此有信念、有梦想、有奋斗、有奉献的人生，才是有意义的人生。</w:t>
      </w:r>
    </w:p>
    <w:p w:rsidR="00383E41" w:rsidRPr="008F7507" w:rsidRDefault="00383E41" w:rsidP="00076F6F">
      <w:pPr>
        <w:spacing w:line="560" w:lineRule="exact"/>
        <w:ind w:firstLine="648"/>
        <w:rPr>
          <w:rFonts w:ascii="仿宋" w:eastAsia="仿宋" w:hAnsi="仿宋" w:cs="仿宋"/>
          <w:color w:val="383838"/>
          <w:kern w:val="0"/>
          <w:sz w:val="32"/>
          <w:szCs w:val="32"/>
        </w:rPr>
      </w:pPr>
      <w:r w:rsidRPr="008F7507">
        <w:rPr>
          <w:rFonts w:ascii="仿宋" w:eastAsia="仿宋" w:hAnsi="仿宋" w:cs="仿宋" w:hint="eastAsia"/>
          <w:color w:val="383838"/>
          <w:kern w:val="0"/>
          <w:sz w:val="32"/>
          <w:szCs w:val="32"/>
        </w:rPr>
        <w:t>那么，怎样才算是有意义的一生呢</w:t>
      </w:r>
      <w:r w:rsidRPr="008F7507">
        <w:rPr>
          <w:rFonts w:ascii="仿宋" w:eastAsia="仿宋" w:hAnsi="仿宋" w:cs="仿宋"/>
          <w:color w:val="383838"/>
          <w:kern w:val="0"/>
          <w:sz w:val="32"/>
          <w:szCs w:val="32"/>
        </w:rPr>
        <w:t>?</w:t>
      </w:r>
    </w:p>
    <w:p w:rsidR="00383E41" w:rsidRPr="008F7507" w:rsidRDefault="00383E41" w:rsidP="006A27E8">
      <w:pPr>
        <w:spacing w:line="560" w:lineRule="exact"/>
        <w:ind w:firstLine="636"/>
        <w:rPr>
          <w:rFonts w:ascii="仿宋" w:eastAsia="仿宋" w:hAnsi="仿宋" w:cs="Times New Roman"/>
          <w:color w:val="383838"/>
          <w:kern w:val="0"/>
          <w:sz w:val="32"/>
          <w:szCs w:val="32"/>
        </w:rPr>
      </w:pPr>
      <w:r w:rsidRPr="008F7507">
        <w:rPr>
          <w:rFonts w:ascii="仿宋" w:eastAsia="仿宋" w:hAnsi="仿宋" w:cs="仿宋" w:hint="eastAsia"/>
          <w:color w:val="383838"/>
          <w:kern w:val="0"/>
          <w:sz w:val="32"/>
          <w:szCs w:val="32"/>
        </w:rPr>
        <w:t>习大大说：“以青春之我，创建青春之家庭，青春之国家，青春之民族，青春之人类，青春之地球，青春之宇宙”那么问题又来了，青春代表什么？有人说，代表犯错，代表轻狂，代表叛逆，而我却认为青春是积极向上；是奋勇向前的；是无所畏惧的。</w:t>
      </w:r>
    </w:p>
    <w:p w:rsidR="00383E41" w:rsidRDefault="00383E41" w:rsidP="00A33F1D">
      <w:pPr>
        <w:widowControl/>
        <w:shd w:val="clear" w:color="auto" w:fill="FFFFFF"/>
        <w:spacing w:line="560" w:lineRule="exact"/>
        <w:ind w:firstLineChars="200" w:firstLine="31680"/>
        <w:jc w:val="left"/>
        <w:rPr>
          <w:rFonts w:ascii="仿宋" w:eastAsia="仿宋" w:hAnsi="仿宋" w:cs="Times New Roman"/>
          <w:color w:val="383838"/>
          <w:kern w:val="0"/>
          <w:sz w:val="32"/>
          <w:szCs w:val="32"/>
        </w:rPr>
      </w:pPr>
      <w:r w:rsidRPr="008F7507">
        <w:rPr>
          <w:rFonts w:ascii="仿宋" w:eastAsia="仿宋" w:hAnsi="仿宋" w:cs="仿宋" w:hint="eastAsia"/>
          <w:color w:val="383838"/>
          <w:kern w:val="0"/>
          <w:sz w:val="32"/>
          <w:szCs w:val="32"/>
        </w:rPr>
        <w:t>趁着年轻，不要害怕失败；不要害怕尝试；不要害怕跌倒。失败并不可怕，可怕的是你自甘堕落，不思进取，浑浑噩噩走完整个青春岁月。“行百里者半九十”这句话说的不错，我们不能做“思想的巨人，行动的矮子”。有时候，我们的想法都很有创意，很有可行性；但是，我们真正可以做到的，能有多少呢？我们扪心自问一下，曾几何时，我们都曾立下动人心魄的誓言。但，仅仅是立下了这个誓言而已，随后就随风飘散了，消失了，就好像我们从未说过这句话一</w:t>
      </w:r>
      <w:r>
        <w:rPr>
          <w:rFonts w:ascii="仿宋" w:eastAsia="仿宋" w:hAnsi="仿宋" w:cs="仿宋" w:hint="eastAsia"/>
          <w:color w:val="383838"/>
          <w:kern w:val="0"/>
          <w:sz w:val="32"/>
          <w:szCs w:val="32"/>
        </w:rPr>
        <w:t>样。每一代青年都有自己的际遇与机缘，都要在自己所处的时代条件下谋划人生，创造历史。青年是标志时代的最灵敏的晴雨表，时代的责任赋予青年，时代的光荣属于青年。</w:t>
      </w:r>
    </w:p>
    <w:p w:rsidR="00383E41" w:rsidRDefault="00383E41" w:rsidP="00A33F1D">
      <w:pPr>
        <w:widowControl/>
        <w:shd w:val="clear" w:color="auto" w:fill="FFFFFF"/>
        <w:spacing w:line="560" w:lineRule="exact"/>
        <w:ind w:firstLineChars="200" w:firstLine="31680"/>
        <w:jc w:val="left"/>
        <w:rPr>
          <w:rFonts w:ascii="仿宋" w:eastAsia="仿宋" w:hAnsi="仿宋" w:cs="Times New Roman"/>
          <w:color w:val="383838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83838"/>
          <w:kern w:val="0"/>
          <w:sz w:val="32"/>
          <w:szCs w:val="32"/>
        </w:rPr>
        <w:t>青春的我们，具有年轻的资本，具有犯错的条件，具有改正的机会。所以，我们应该勇往直前，不要害怕前方的路泥泞坎坷；不要担心遭到冷眼嘲笑。</w:t>
      </w:r>
    </w:p>
    <w:p w:rsidR="00383E41" w:rsidRDefault="00383E41" w:rsidP="00A33F1D">
      <w:pPr>
        <w:widowControl/>
        <w:shd w:val="clear" w:color="auto" w:fill="FFFFFF"/>
        <w:spacing w:line="560" w:lineRule="exact"/>
        <w:ind w:firstLineChars="200" w:firstLine="31680"/>
        <w:jc w:val="left"/>
        <w:rPr>
          <w:rFonts w:ascii="仿宋" w:eastAsia="仿宋" w:hAnsi="仿宋" w:cs="Times New Roman"/>
          <w:color w:val="383838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83838"/>
          <w:kern w:val="0"/>
          <w:sz w:val="32"/>
          <w:szCs w:val="32"/>
        </w:rPr>
        <w:t>我还记得，在我刚进大学的时候，我心里有种莫名的恐惧感，不知道该怎样与他们相处。慢慢地，我融入了集体，</w:t>
      </w:r>
    </w:p>
    <w:p w:rsidR="00383E41" w:rsidRDefault="00383E41" w:rsidP="00364CE4">
      <w:pPr>
        <w:widowControl/>
        <w:shd w:val="clear" w:color="auto" w:fill="FFFFFF"/>
        <w:spacing w:line="560" w:lineRule="exact"/>
        <w:jc w:val="left"/>
        <w:rPr>
          <w:rFonts w:ascii="仿宋" w:eastAsia="仿宋" w:hAnsi="仿宋" w:cs="Times New Roman"/>
          <w:color w:val="383838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383838"/>
          <w:kern w:val="0"/>
          <w:sz w:val="32"/>
          <w:szCs w:val="32"/>
        </w:rPr>
        <w:t>在班里做起了班长，在学生会也任了职。刚开始也是大错小错不断，常常被批评。有时候，我也自己在思考，我是不是很笨，是不是不适合做这个工作。这个问题，直到现在，我都还没有一个答案。现在，我也会犯错误，也会迷糊，也会有做不好的地方。不过，犯错以后，就懂得了正确的该是怎样，该怎么做，也是大有裨益的。我也会更加努力，争取有一天，我交上去的材料，我所做的工作，能够让老师们都满意。</w:t>
      </w:r>
    </w:p>
    <w:p w:rsidR="00383E41" w:rsidRDefault="00383E41" w:rsidP="00364CE4">
      <w:pPr>
        <w:widowControl/>
        <w:shd w:val="clear" w:color="auto" w:fill="FFFFFF"/>
        <w:spacing w:line="560" w:lineRule="exact"/>
        <w:jc w:val="left"/>
        <w:rPr>
          <w:rFonts w:ascii="仿宋" w:eastAsia="仿宋" w:hAnsi="仿宋" w:cs="Times New Roman"/>
          <w:color w:val="383838"/>
          <w:kern w:val="0"/>
          <w:sz w:val="32"/>
          <w:szCs w:val="32"/>
        </w:rPr>
      </w:pPr>
      <w:r>
        <w:rPr>
          <w:rFonts w:ascii="仿宋" w:eastAsia="仿宋" w:hAnsi="仿宋" w:cs="仿宋"/>
          <w:color w:val="383838"/>
          <w:kern w:val="0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color w:val="383838"/>
          <w:kern w:val="0"/>
          <w:sz w:val="32"/>
          <w:szCs w:val="32"/>
        </w:rPr>
        <w:t>“人生的扣子，从一开始就要扣好”这句话也给我很大的启发。我们从一开始就要树立正确的世界观、人生观、价值观。不能误入歧途。当代大学生因为树立了错误的价值观，给自己，给社会，给国家都造成了很大的危害。从“熊猫烧香”到药家鑫、到秦火火。这些都是我们青年人中的天才，他们要是能把自己聪明用在利于社会、益于国家的事情上，他们的人生将会发生翻天覆地的变化。所以，拥有正确的价值观引导很重要，它将带领青年大学生们走向人生的最高点。</w:t>
      </w:r>
    </w:p>
    <w:p w:rsidR="00383E41" w:rsidRDefault="00383E41" w:rsidP="00364CE4">
      <w:pPr>
        <w:widowControl/>
        <w:shd w:val="clear" w:color="auto" w:fill="FFFFFF"/>
        <w:spacing w:line="560" w:lineRule="exact"/>
        <w:jc w:val="left"/>
        <w:rPr>
          <w:rFonts w:ascii="仿宋" w:eastAsia="仿宋" w:hAnsi="仿宋" w:cs="Times New Roman"/>
          <w:color w:val="383838"/>
          <w:kern w:val="0"/>
          <w:sz w:val="32"/>
          <w:szCs w:val="32"/>
        </w:rPr>
      </w:pPr>
      <w:r>
        <w:rPr>
          <w:rFonts w:ascii="仿宋" w:eastAsia="仿宋" w:hAnsi="仿宋" w:cs="仿宋"/>
          <w:color w:val="383838"/>
          <w:kern w:val="0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color w:val="383838"/>
          <w:kern w:val="0"/>
          <w:sz w:val="32"/>
          <w:szCs w:val="32"/>
        </w:rPr>
        <w:t>“少年强则国强”这句话也不尽然全对，按照我的理解应该是“青、少年强则国强”。在毛泽东的眼中，他们的历史使命是使中国独立；在邓小平的眼中，他们的责任是让中国富强；在习大大的眼中，这份责任承担在了青年人的身上。为了</w:t>
      </w:r>
      <w:r w:rsidRPr="00775A46">
        <w:rPr>
          <w:rFonts w:ascii="仿宋" w:eastAsia="仿宋" w:hAnsi="仿宋" w:cs="仿宋" w:hint="eastAsia"/>
          <w:color w:val="383838"/>
          <w:kern w:val="0"/>
          <w:sz w:val="32"/>
          <w:szCs w:val="32"/>
        </w:rPr>
        <w:t>实现“两个一百年”奋斗目标</w:t>
      </w:r>
      <w:r>
        <w:rPr>
          <w:rFonts w:ascii="仿宋" w:eastAsia="仿宋" w:hAnsi="仿宋" w:cs="仿宋" w:hint="eastAsia"/>
          <w:color w:val="383838"/>
          <w:kern w:val="0"/>
          <w:sz w:val="32"/>
          <w:szCs w:val="32"/>
        </w:rPr>
        <w:t>，我们都应该尽自己一份微薄之力，来响应习大大在外交上说的话</w:t>
      </w:r>
      <w:r>
        <w:rPr>
          <w:rFonts w:ascii="仿宋" w:eastAsia="仿宋" w:hAnsi="仿宋" w:cs="仿宋"/>
          <w:color w:val="383838"/>
          <w:kern w:val="0"/>
          <w:sz w:val="32"/>
          <w:szCs w:val="32"/>
        </w:rPr>
        <w:t>:</w:t>
      </w:r>
      <w:r>
        <w:rPr>
          <w:rFonts w:ascii="仿宋" w:eastAsia="仿宋" w:hAnsi="仿宋" w:cs="仿宋" w:hint="eastAsia"/>
          <w:color w:val="383838"/>
          <w:kern w:val="0"/>
          <w:sz w:val="32"/>
          <w:szCs w:val="32"/>
        </w:rPr>
        <w:t>“中国这头睡狮已经醒来”。</w:t>
      </w:r>
    </w:p>
    <w:p w:rsidR="00383E41" w:rsidRDefault="00383E41" w:rsidP="00364CE4">
      <w:pPr>
        <w:widowControl/>
        <w:shd w:val="clear" w:color="auto" w:fill="FFFFFF"/>
        <w:spacing w:line="560" w:lineRule="exact"/>
        <w:jc w:val="left"/>
        <w:rPr>
          <w:rFonts w:ascii="仿宋" w:eastAsia="仿宋" w:hAnsi="仿宋" w:cs="Times New Roman"/>
          <w:color w:val="383838"/>
          <w:kern w:val="0"/>
          <w:sz w:val="32"/>
          <w:szCs w:val="32"/>
        </w:rPr>
      </w:pPr>
    </w:p>
    <w:p w:rsidR="00383E41" w:rsidRPr="00DA141F" w:rsidRDefault="00383E41" w:rsidP="00364CE4">
      <w:pPr>
        <w:widowControl/>
        <w:shd w:val="clear" w:color="auto" w:fill="FFFFFF"/>
        <w:spacing w:line="560" w:lineRule="exact"/>
        <w:jc w:val="left"/>
        <w:rPr>
          <w:rFonts w:ascii="仿宋" w:eastAsia="仿宋" w:hAnsi="仿宋" w:cs="Times New Roman"/>
          <w:color w:val="383838"/>
          <w:kern w:val="0"/>
          <w:sz w:val="32"/>
          <w:szCs w:val="32"/>
        </w:rPr>
      </w:pPr>
      <w:r>
        <w:rPr>
          <w:rFonts w:ascii="仿宋" w:eastAsia="仿宋" w:hAnsi="仿宋" w:cs="仿宋"/>
          <w:color w:val="383838"/>
          <w:kern w:val="0"/>
          <w:sz w:val="32"/>
          <w:szCs w:val="32"/>
        </w:rPr>
        <w:t xml:space="preserve">                                 </w:t>
      </w:r>
      <w:r>
        <w:rPr>
          <w:rFonts w:ascii="仿宋" w:eastAsia="仿宋" w:hAnsi="仿宋" w:cs="仿宋"/>
          <w:sz w:val="30"/>
          <w:szCs w:val="30"/>
        </w:rPr>
        <w:t>14</w:t>
      </w:r>
      <w:r>
        <w:rPr>
          <w:rFonts w:ascii="仿宋" w:eastAsia="仿宋" w:hAnsi="仿宋" w:cs="仿宋" w:hint="eastAsia"/>
          <w:sz w:val="30"/>
          <w:szCs w:val="30"/>
        </w:rPr>
        <w:t>级医学文秘</w:t>
      </w:r>
      <w:r>
        <w:rPr>
          <w:rFonts w:ascii="仿宋" w:eastAsia="仿宋" w:hAnsi="仿宋" w:cs="仿宋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班</w:t>
      </w:r>
    </w:p>
    <w:p w:rsidR="00383E41" w:rsidRPr="008F7507" w:rsidRDefault="00383E41" w:rsidP="008F7507">
      <w:pPr>
        <w:spacing w:line="560" w:lineRule="exact"/>
        <w:ind w:firstLine="636"/>
        <w:rPr>
          <w:rFonts w:ascii="仿宋" w:eastAsia="仿宋" w:hAnsi="仿宋" w:cs="Times New Roman"/>
          <w:kern w:val="0"/>
          <w:sz w:val="32"/>
          <w:szCs w:val="32"/>
        </w:rPr>
      </w:pPr>
      <w:r>
        <w:rPr>
          <w:rFonts w:ascii="仿宋" w:eastAsia="仿宋" w:hAnsi="仿宋" w:cs="仿宋"/>
          <w:kern w:val="0"/>
          <w:sz w:val="32"/>
          <w:szCs w:val="32"/>
        </w:rPr>
        <w:t xml:space="preserve">                                  </w:t>
      </w:r>
      <w:r>
        <w:rPr>
          <w:rFonts w:ascii="仿宋" w:eastAsia="仿宋" w:hAnsi="仿宋" w:cs="仿宋" w:hint="eastAsia"/>
          <w:kern w:val="0"/>
          <w:sz w:val="32"/>
          <w:szCs w:val="32"/>
        </w:rPr>
        <w:t>杨艺</w:t>
      </w:r>
    </w:p>
    <w:sectPr w:rsidR="00383E41" w:rsidRPr="008F7507" w:rsidSect="005D33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E41" w:rsidRDefault="00383E41" w:rsidP="00CA3EF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383E41" w:rsidRDefault="00383E41" w:rsidP="00CA3EF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E41" w:rsidRDefault="00383E41" w:rsidP="00CA3EF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383E41" w:rsidRDefault="00383E41" w:rsidP="00CA3EF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C1552"/>
    <w:multiLevelType w:val="hybridMultilevel"/>
    <w:tmpl w:val="A712F754"/>
    <w:lvl w:ilvl="0" w:tplc="1BB2E22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648F"/>
    <w:rsid w:val="00026796"/>
    <w:rsid w:val="00036E8E"/>
    <w:rsid w:val="00076F6F"/>
    <w:rsid w:val="000B3C0C"/>
    <w:rsid w:val="000D3715"/>
    <w:rsid w:val="00127DA9"/>
    <w:rsid w:val="0019704D"/>
    <w:rsid w:val="001A3AAC"/>
    <w:rsid w:val="001D659F"/>
    <w:rsid w:val="001F594D"/>
    <w:rsid w:val="001F6032"/>
    <w:rsid w:val="00220621"/>
    <w:rsid w:val="002D2183"/>
    <w:rsid w:val="002E425F"/>
    <w:rsid w:val="00345552"/>
    <w:rsid w:val="00364CE4"/>
    <w:rsid w:val="00383E41"/>
    <w:rsid w:val="003A109A"/>
    <w:rsid w:val="003D1C44"/>
    <w:rsid w:val="003F648F"/>
    <w:rsid w:val="00465B46"/>
    <w:rsid w:val="00544DE4"/>
    <w:rsid w:val="00552A99"/>
    <w:rsid w:val="00561F5B"/>
    <w:rsid w:val="005B0539"/>
    <w:rsid w:val="005B2359"/>
    <w:rsid w:val="005D3305"/>
    <w:rsid w:val="00645FDD"/>
    <w:rsid w:val="00667EF7"/>
    <w:rsid w:val="006A27E8"/>
    <w:rsid w:val="007266B9"/>
    <w:rsid w:val="0076506F"/>
    <w:rsid w:val="00775A46"/>
    <w:rsid w:val="00790D30"/>
    <w:rsid w:val="007F435D"/>
    <w:rsid w:val="008A61DF"/>
    <w:rsid w:val="008F1722"/>
    <w:rsid w:val="008F7507"/>
    <w:rsid w:val="009F47AC"/>
    <w:rsid w:val="009F4982"/>
    <w:rsid w:val="00A33F1D"/>
    <w:rsid w:val="00A773CF"/>
    <w:rsid w:val="00A81980"/>
    <w:rsid w:val="00AD6317"/>
    <w:rsid w:val="00AE3F99"/>
    <w:rsid w:val="00B059C8"/>
    <w:rsid w:val="00B27106"/>
    <w:rsid w:val="00B30F0C"/>
    <w:rsid w:val="00BF3500"/>
    <w:rsid w:val="00BF6F4F"/>
    <w:rsid w:val="00C02E95"/>
    <w:rsid w:val="00C52D19"/>
    <w:rsid w:val="00C61B6F"/>
    <w:rsid w:val="00C6568F"/>
    <w:rsid w:val="00C709A5"/>
    <w:rsid w:val="00CA3EF3"/>
    <w:rsid w:val="00CB5264"/>
    <w:rsid w:val="00D7331D"/>
    <w:rsid w:val="00DA141F"/>
    <w:rsid w:val="00DD34F3"/>
    <w:rsid w:val="00E42515"/>
    <w:rsid w:val="00EA30B4"/>
    <w:rsid w:val="00EC5E51"/>
    <w:rsid w:val="00F14AC6"/>
    <w:rsid w:val="00F433C9"/>
    <w:rsid w:val="00F71461"/>
    <w:rsid w:val="00F84F8E"/>
    <w:rsid w:val="00F96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94D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A3E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A3EF3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CA3E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A3EF3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EC5E5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317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201</Words>
  <Characters>1151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 ke</dc:creator>
  <cp:keywords/>
  <dc:description/>
  <cp:lastModifiedBy>罗雯怡</cp:lastModifiedBy>
  <cp:revision>4</cp:revision>
  <dcterms:created xsi:type="dcterms:W3CDTF">2015-04-11T05:12:00Z</dcterms:created>
  <dcterms:modified xsi:type="dcterms:W3CDTF">2015-04-22T08:54:00Z</dcterms:modified>
</cp:coreProperties>
</file>