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DC9" w:rsidRDefault="00733DC9">
      <w:pPr>
        <w:rPr>
          <w:b/>
          <w:sz w:val="32"/>
          <w:szCs w:val="32"/>
        </w:rPr>
      </w:pPr>
      <w:r w:rsidRPr="00FE1AE2">
        <w:rPr>
          <w:rFonts w:hint="eastAsia"/>
          <w:b/>
          <w:sz w:val="32"/>
          <w:szCs w:val="32"/>
        </w:rPr>
        <w:t>附页：</w:t>
      </w:r>
    </w:p>
    <w:p w:rsidR="00733DC9" w:rsidRDefault="00733DC9" w:rsidP="00FE1AE2">
      <w:pPr>
        <w:ind w:firstLine="645"/>
        <w:rPr>
          <w:sz w:val="28"/>
          <w:szCs w:val="28"/>
        </w:rPr>
      </w:pPr>
      <w:r>
        <w:rPr>
          <w:rFonts w:hint="eastAsia"/>
          <w:sz w:val="28"/>
          <w:szCs w:val="28"/>
        </w:rPr>
        <w:t>我叫胡超，来自重庆巴南区的一个农村家庭，家庭贫困，家中只有我和我的妹妹两人。我妹妹只有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岁，每月都需要生活费用。生活十分困难。</w:t>
      </w:r>
    </w:p>
    <w:p w:rsidR="00733DC9" w:rsidRDefault="00733DC9" w:rsidP="00A30A67">
      <w:pPr>
        <w:ind w:firstLineChars="25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母亲：汤体花，在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年前因患癌症去世。</w:t>
      </w:r>
    </w:p>
    <w:p w:rsidR="00733DC9" w:rsidRDefault="00733DC9" w:rsidP="00A30A67">
      <w:pPr>
        <w:ind w:firstLineChars="25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父亲：胡兵，于今年二月因患脑充血去世。</w:t>
      </w:r>
    </w:p>
    <w:p w:rsidR="00733DC9" w:rsidRDefault="00733DC9" w:rsidP="00A30A67">
      <w:pPr>
        <w:ind w:firstLineChars="25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妹妹：胡越，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岁，正在读小学二年级。</w:t>
      </w:r>
    </w:p>
    <w:p w:rsidR="00733DC9" w:rsidRDefault="00733DC9">
      <w:pPr>
        <w:rPr>
          <w:sz w:val="28"/>
        </w:rPr>
      </w:pPr>
      <w:r>
        <w:rPr>
          <w:b/>
          <w:sz w:val="28"/>
        </w:rPr>
        <w:t xml:space="preserve"> </w:t>
      </w:r>
      <w:r>
        <w:rPr>
          <w:sz w:val="28"/>
        </w:rPr>
        <w:t xml:space="preserve">    </w:t>
      </w:r>
      <w:r>
        <w:rPr>
          <w:rFonts w:hint="eastAsia"/>
          <w:sz w:val="28"/>
        </w:rPr>
        <w:t>我就读于重庆三峡职业学院。在家中我们勤俭节约，家中父母在世时都患重病，为了治病我们借遍亲友，所以欠下了很多钱。现在父母去世，家中更是没有经济来源。</w:t>
      </w:r>
    </w:p>
    <w:p w:rsidR="00733DC9" w:rsidRPr="00FE1AE2" w:rsidRDefault="00733DC9">
      <w:pPr>
        <w:rPr>
          <w:sz w:val="28"/>
        </w:rPr>
      </w:pPr>
      <w:r>
        <w:rPr>
          <w:sz w:val="28"/>
        </w:rPr>
        <w:t xml:space="preserve">     </w:t>
      </w:r>
      <w:r>
        <w:rPr>
          <w:rFonts w:hint="eastAsia"/>
          <w:sz w:val="28"/>
        </w:rPr>
        <w:t>我在学校学习上勤奋努力，成绩优异，积极进取</w:t>
      </w:r>
      <w:bookmarkStart w:id="0" w:name="_GoBack"/>
      <w:bookmarkEnd w:id="0"/>
      <w:r>
        <w:rPr>
          <w:rFonts w:hint="eastAsia"/>
          <w:sz w:val="28"/>
        </w:rPr>
        <w:t>，有上进心，诚实认真，在生活中勤俭节约。常参加学校组织的团队活动，和同学们相处融洽。大学在校期间，我获得过“自立自强，先进个人”荣誉称号。我在学院宿管会生活部中担任干事，工作认真负责。在今后我会更加努力学习，严格要求自己，做到更好，成为学校技术性人才，成为社会有用之人。</w:t>
      </w:r>
    </w:p>
    <w:sectPr w:rsidR="00733DC9" w:rsidRPr="00FE1AE2" w:rsidSect="00DD1C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1AE2"/>
    <w:rsid w:val="00127C78"/>
    <w:rsid w:val="004D425C"/>
    <w:rsid w:val="00733DC9"/>
    <w:rsid w:val="00A30A67"/>
    <w:rsid w:val="00A4263F"/>
    <w:rsid w:val="00B05501"/>
    <w:rsid w:val="00DD1CD1"/>
    <w:rsid w:val="00FE1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CD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1</Pages>
  <Words>54</Words>
  <Characters>313</Characters>
  <Application>Microsoft Office Outlook</Application>
  <DocSecurity>0</DocSecurity>
  <Lines>0</Lines>
  <Paragraphs>0</Paragraphs>
  <ScaleCrop>false</ScaleCrop>
  <Company>cqsxedu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software</dc:creator>
  <cp:keywords/>
  <dc:description/>
  <cp:lastModifiedBy>SDWM</cp:lastModifiedBy>
  <cp:revision>3</cp:revision>
  <dcterms:created xsi:type="dcterms:W3CDTF">2014-12-16T03:19:00Z</dcterms:created>
  <dcterms:modified xsi:type="dcterms:W3CDTF">2014-12-16T06:41:00Z</dcterms:modified>
</cp:coreProperties>
</file>