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849" w:rsidRDefault="002C3849" w:rsidP="00D44E69">
      <w:pPr>
        <w:widowControl/>
        <w:spacing w:line="540" w:lineRule="exact"/>
        <w:jc w:val="center"/>
        <w:rPr>
          <w:rFonts w:ascii="方正小标宋_GBK" w:eastAsia="方正小标宋_GBK" w:hAnsi="方正小标宋_GBK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kern w:val="0"/>
          <w:sz w:val="44"/>
          <w:szCs w:val="44"/>
        </w:rPr>
        <w:t>2014</w:t>
      </w:r>
      <w:r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年度“新东方西部特困大学生专项助学金”推荐人选登记表</w:t>
      </w:r>
    </w:p>
    <w:tbl>
      <w:tblPr>
        <w:tblpPr w:leftFromText="180" w:rightFromText="180" w:topFromText="100" w:bottomFromText="100" w:vertAnchor="text" w:horzAnchor="margin" w:tblpX="108" w:tblpY="158"/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25"/>
        <w:gridCol w:w="720"/>
        <w:gridCol w:w="1495"/>
        <w:gridCol w:w="840"/>
        <w:gridCol w:w="420"/>
        <w:gridCol w:w="375"/>
        <w:gridCol w:w="148"/>
        <w:gridCol w:w="422"/>
        <w:gridCol w:w="643"/>
        <w:gridCol w:w="195"/>
        <w:gridCol w:w="1393"/>
        <w:gridCol w:w="1657"/>
      </w:tblGrid>
      <w:tr w:rsidR="002C3849">
        <w:trPr>
          <w:cantSplit/>
          <w:trHeight w:val="473"/>
        </w:trPr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候选人姓名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陈龙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男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spacing w:val="-20"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1994.11.22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-7.05pt;margin-top:-9.7pt;width:97.55pt;height:132.6pt;z-index:251658240;mso-position-horizontal-relative:text;mso-position-vertical-relative:text">
                  <v:imagedata r:id="rId4" o:title=""/>
                  <w10:wrap type="square"/>
                </v:shape>
              </w:pict>
            </w:r>
          </w:p>
        </w:tc>
      </w:tr>
      <w:tr w:rsidR="002C3849">
        <w:trPr>
          <w:cantSplit/>
          <w:trHeight w:val="627"/>
        </w:trPr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所在学校、</w:t>
            </w:r>
          </w:p>
          <w:p w:rsidR="002C3849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院系、年级</w:t>
            </w:r>
          </w:p>
        </w:tc>
        <w:tc>
          <w:tcPr>
            <w:tcW w:w="5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重庆三峡职业学院动物科技系动物防疫与检疫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13-1</w:t>
            </w: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</w:p>
        </w:tc>
      </w:tr>
      <w:tr w:rsidR="002C3849">
        <w:trPr>
          <w:cantSplit/>
          <w:trHeight w:val="467"/>
        </w:trPr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pacing w:val="-2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spacing w:val="-2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pacing w:val="-20"/>
                <w:kern w:val="0"/>
                <w:sz w:val="24"/>
                <w:szCs w:val="24"/>
              </w:rPr>
              <w:t>预备党员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spacing w:val="-20"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spacing w:val="-20"/>
                <w:kern w:val="0"/>
                <w:sz w:val="24"/>
                <w:szCs w:val="24"/>
              </w:rPr>
              <w:t>民族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spacing w:val="-20"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spacing w:val="-20"/>
                <w:kern w:val="0"/>
                <w:sz w:val="24"/>
                <w:szCs w:val="24"/>
              </w:rPr>
              <w:t>汉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spacing w:val="-20"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spacing w:val="-20"/>
                <w:kern w:val="0"/>
                <w:sz w:val="24"/>
                <w:szCs w:val="24"/>
              </w:rPr>
              <w:t>籍贯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spacing w:val="-20"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spacing w:val="-20"/>
                <w:kern w:val="0"/>
                <w:sz w:val="24"/>
                <w:szCs w:val="24"/>
              </w:rPr>
              <w:t>重庆垫江</w:t>
            </w: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</w:p>
        </w:tc>
      </w:tr>
      <w:tr w:rsidR="002C3849" w:rsidTr="00FD0045">
        <w:trPr>
          <w:cantSplit/>
          <w:trHeight w:val="1017"/>
        </w:trPr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邮政编码及通信地址</w:t>
            </w:r>
          </w:p>
        </w:tc>
        <w:tc>
          <w:tcPr>
            <w:tcW w:w="5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重庆市垫江县新民镇凌云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7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社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(408303)</w:t>
            </w: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</w:p>
        </w:tc>
      </w:tr>
      <w:tr w:rsidR="002C3849">
        <w:trPr>
          <w:cantSplit/>
          <w:trHeight w:val="394"/>
        </w:trPr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固话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/</w:t>
            </w: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13224954292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849" w:rsidRPr="00CB5F9C" w:rsidRDefault="002C3849" w:rsidP="00864EF7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</w:pPr>
          </w:p>
        </w:tc>
      </w:tr>
      <w:tr w:rsidR="002C3849">
        <w:trPr>
          <w:trHeight w:val="6566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C3849" w:rsidRDefault="002C3849">
            <w:pPr>
              <w:spacing w:line="400" w:lineRule="exact"/>
              <w:ind w:left="113" w:right="113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家庭情况及在校表现</w:t>
            </w:r>
          </w:p>
        </w:tc>
        <w:tc>
          <w:tcPr>
            <w:tcW w:w="8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849" w:rsidRPr="00CB5F9C" w:rsidRDefault="002C3849" w:rsidP="002C3849">
            <w:pPr>
              <w:spacing w:line="400" w:lineRule="exact"/>
              <w:ind w:firstLineChars="200" w:firstLine="31680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家庭经济负担重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,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人口多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;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经济来源微薄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,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奶奶年迈多病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,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丧失劳动能力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;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父母务农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.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我热爱祖国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,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严格要求自己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,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思想积极要求进步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,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上进心强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,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在班上各方面表现积极。虽然自身有残疾、家庭经济条件差，但我也从来没有自卑。在学习上因为手不方便就得比别人多用点时间去适应、努力地尝试着操作。有时候会有人笑，但我也从未退缩过，别人能做到的技能操作我也能做到、别人不会的我也会。在学习上只有比别人多付出，才能跟上同学们的脚步；通过自己不懈的努力，在成绩上也很优秀。多次受到院上和系上领导表彰。</w:t>
            </w:r>
          </w:p>
          <w:p w:rsidR="002C3849" w:rsidRPr="00CB5F9C" w:rsidRDefault="002C3849" w:rsidP="002C3849">
            <w:pPr>
              <w:spacing w:line="400" w:lineRule="exact"/>
              <w:ind w:firstLineChars="200" w:firstLine="31680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在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生活中，注意身边的小事；通过自己的一点力量去帮助那些需要我们的人，总想着我是比他们幸运的，我应该去帮助他们。这样我就会感觉自己活得才有价值，没有辜负学院和家里对我的期望；我会一如既往的将志愿者这个工作做下去。</w:t>
            </w: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因为它可以带给我的不仅仅是一些知识拓展，更重要它能让我活着更有价值。</w:t>
            </w:r>
          </w:p>
          <w:p w:rsidR="002C3849" w:rsidRPr="00CB5F9C" w:rsidRDefault="002C3849" w:rsidP="002C3849">
            <w:pPr>
              <w:spacing w:line="400" w:lineRule="exact"/>
              <w:ind w:firstLineChars="113" w:firstLine="31680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获奖情况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:</w:t>
            </w:r>
          </w:p>
          <w:p w:rsidR="002C3849" w:rsidRPr="00CB5F9C" w:rsidRDefault="002C3849" w:rsidP="002C3849">
            <w:pPr>
              <w:spacing w:line="400" w:lineRule="exact"/>
              <w:ind w:firstLineChars="200" w:firstLine="31680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2013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9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27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荣获“军训优秀学员”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2013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12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荣获“入党积极分子”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2014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3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27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荣获“学院三等奖学金”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2014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5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4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荣获“优秀共青团员”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2014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5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4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荣获“感动校园人物”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2014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10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15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荣获“学院三等奖学金”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2014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、</w:t>
            </w:r>
            <w:r w:rsidRPr="00CB5F9C"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</w:rPr>
              <w:t>10</w:t>
            </w:r>
            <w:r w:rsidRPr="00CB5F9C"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荣获“自强自立先进个人”。</w:t>
            </w:r>
          </w:p>
        </w:tc>
      </w:tr>
      <w:tr w:rsidR="002C3849">
        <w:trPr>
          <w:trHeight w:val="398"/>
        </w:trPr>
        <w:tc>
          <w:tcPr>
            <w:tcW w:w="457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Default="002C3849">
            <w:pPr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849" w:rsidRDefault="002C3849">
            <w:pPr>
              <w:spacing w:line="400" w:lineRule="exact"/>
              <w:jc w:val="center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团省委意见</w:t>
            </w:r>
          </w:p>
        </w:tc>
      </w:tr>
      <w:tr w:rsidR="002C3849" w:rsidTr="00FD0045">
        <w:trPr>
          <w:trHeight w:val="1038"/>
        </w:trPr>
        <w:tc>
          <w:tcPr>
            <w:tcW w:w="457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49" w:rsidRDefault="002C3849" w:rsidP="00CB5F9C">
            <w:pPr>
              <w:widowControl/>
              <w:spacing w:line="400" w:lineRule="exact"/>
              <w:ind w:left="2115"/>
              <w:jc w:val="left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</w:p>
          <w:p w:rsidR="002C3849" w:rsidRDefault="002C3849" w:rsidP="002C3849">
            <w:pPr>
              <w:spacing w:line="400" w:lineRule="exact"/>
              <w:ind w:firstLineChars="900" w:firstLine="31680"/>
              <w:jc w:val="right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（签章）</w:t>
            </w:r>
          </w:p>
          <w:p w:rsidR="002C3849" w:rsidRDefault="002C3849" w:rsidP="002C3849">
            <w:pPr>
              <w:spacing w:line="400" w:lineRule="exact"/>
              <w:ind w:firstLineChars="1300" w:firstLine="31680"/>
              <w:jc w:val="left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年月日</w:t>
            </w:r>
          </w:p>
        </w:tc>
        <w:tc>
          <w:tcPr>
            <w:tcW w:w="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849" w:rsidRDefault="002C3849">
            <w:pPr>
              <w:spacing w:line="400" w:lineRule="exact"/>
              <w:jc w:val="left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</w:p>
          <w:p w:rsidR="002C3849" w:rsidRDefault="002C3849" w:rsidP="002C3849">
            <w:pPr>
              <w:spacing w:line="400" w:lineRule="exact"/>
              <w:ind w:leftChars="1007" w:left="31680"/>
              <w:jc w:val="right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（签章）</w:t>
            </w:r>
          </w:p>
          <w:p w:rsidR="002C3849" w:rsidRDefault="002C3849" w:rsidP="002C3849">
            <w:pPr>
              <w:spacing w:line="400" w:lineRule="exact"/>
              <w:ind w:firstLineChars="1300" w:firstLine="31680"/>
              <w:jc w:val="left"/>
              <w:rPr>
                <w:rFonts w:ascii="方正仿宋_GBK" w:eastAsia="方正仿宋_GBK" w:hAnsi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</w:rPr>
              <w:t>年月日</w:t>
            </w:r>
          </w:p>
        </w:tc>
      </w:tr>
    </w:tbl>
    <w:p w:rsidR="002C3849" w:rsidRPr="00D44E69" w:rsidRDefault="002C3849"/>
    <w:sectPr w:rsidR="002C3849" w:rsidRPr="00D44E69" w:rsidSect="005570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69"/>
    <w:rsid w:val="00023044"/>
    <w:rsid w:val="000829E6"/>
    <w:rsid w:val="001A432D"/>
    <w:rsid w:val="001E3CC6"/>
    <w:rsid w:val="00285FAE"/>
    <w:rsid w:val="002C3849"/>
    <w:rsid w:val="00371E58"/>
    <w:rsid w:val="004255D7"/>
    <w:rsid w:val="004D234D"/>
    <w:rsid w:val="005570C5"/>
    <w:rsid w:val="00573F1E"/>
    <w:rsid w:val="005E3690"/>
    <w:rsid w:val="005F797C"/>
    <w:rsid w:val="005F79E4"/>
    <w:rsid w:val="00664BA9"/>
    <w:rsid w:val="00840399"/>
    <w:rsid w:val="00864EF7"/>
    <w:rsid w:val="00BA7605"/>
    <w:rsid w:val="00C3767A"/>
    <w:rsid w:val="00CA01B7"/>
    <w:rsid w:val="00CB5F9C"/>
    <w:rsid w:val="00CD333B"/>
    <w:rsid w:val="00CD7883"/>
    <w:rsid w:val="00CE45B8"/>
    <w:rsid w:val="00D44E69"/>
    <w:rsid w:val="00F42921"/>
    <w:rsid w:val="00F77CD4"/>
    <w:rsid w:val="00FD0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E6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64E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4EF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1</Pages>
  <Words>111</Words>
  <Characters>638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10</cp:revision>
  <cp:lastPrinted>2014-12-16T05:00:00Z</cp:lastPrinted>
  <dcterms:created xsi:type="dcterms:W3CDTF">2014-12-10T02:11:00Z</dcterms:created>
  <dcterms:modified xsi:type="dcterms:W3CDTF">2014-12-16T06:46:00Z</dcterms:modified>
</cp:coreProperties>
</file>