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DBA" w:rsidRDefault="00594DBA" w:rsidP="00A6623A">
      <w:pPr>
        <w:adjustRightInd w:val="0"/>
        <w:snapToGrid w:val="0"/>
        <w:spacing w:line="560" w:lineRule="exact"/>
        <w:rPr>
          <w:rFonts w:eastAsia="方正黑体_GBK"/>
          <w:color w:val="000000"/>
          <w:sz w:val="32"/>
          <w:szCs w:val="32"/>
        </w:rPr>
      </w:pPr>
      <w:r>
        <w:rPr>
          <w:rFonts w:eastAsia="方正黑体_GBK" w:hint="eastAsia"/>
          <w:color w:val="000000"/>
          <w:sz w:val="32"/>
          <w:szCs w:val="32"/>
        </w:rPr>
        <w:t>附件</w:t>
      </w:r>
      <w:r>
        <w:rPr>
          <w:rFonts w:eastAsia="方正黑体_GBK"/>
          <w:color w:val="000000"/>
          <w:sz w:val="32"/>
          <w:szCs w:val="32"/>
        </w:rPr>
        <w:t>1</w:t>
      </w:r>
    </w:p>
    <w:p w:rsidR="00594DBA" w:rsidRPr="00DD5F00" w:rsidRDefault="00594DBA" w:rsidP="00A6623A">
      <w:pPr>
        <w:adjustRightInd w:val="0"/>
        <w:snapToGrid w:val="0"/>
        <w:spacing w:line="560" w:lineRule="exact"/>
        <w:rPr>
          <w:rFonts w:eastAsia="方正黑体_GBK"/>
          <w:color w:val="000000"/>
          <w:sz w:val="32"/>
          <w:szCs w:val="32"/>
        </w:rPr>
      </w:pPr>
    </w:p>
    <w:tbl>
      <w:tblPr>
        <w:tblpPr w:leftFromText="180" w:rightFromText="180" w:vertAnchor="page" w:horzAnchor="page" w:tblpXSpec="center" w:tblpY="3229"/>
        <w:tblOverlap w:val="never"/>
        <w:tblW w:w="883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1229"/>
        <w:gridCol w:w="1173"/>
        <w:gridCol w:w="889"/>
        <w:gridCol w:w="760"/>
        <w:gridCol w:w="1039"/>
        <w:gridCol w:w="490"/>
        <w:gridCol w:w="1365"/>
        <w:gridCol w:w="1050"/>
        <w:gridCol w:w="838"/>
      </w:tblGrid>
      <w:tr w:rsidR="00594DBA" w:rsidTr="00152479">
        <w:trPr>
          <w:cantSplit/>
          <w:trHeight w:hRule="exact" w:val="539"/>
        </w:trPr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DBA" w:rsidRDefault="00594DB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姓</w:t>
            </w:r>
            <w:r>
              <w:rPr>
                <w:rFonts w:ascii="方正仿宋_GBK" w:eastAsia="方正仿宋_GBK" w:hAnsi="方正仿宋_GBK" w:cs="方正仿宋_GBK"/>
                <w:color w:val="000000"/>
                <w:kern w:val="0"/>
                <w:sz w:val="28"/>
                <w:szCs w:val="28"/>
              </w:rPr>
              <w:t xml:space="preserve">  </w:t>
            </w: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名</w:t>
            </w:r>
          </w:p>
        </w:tc>
        <w:tc>
          <w:tcPr>
            <w:tcW w:w="28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DBA" w:rsidRDefault="00594DB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张登国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DBA" w:rsidRDefault="00594DB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网</w:t>
            </w:r>
            <w:r>
              <w:rPr>
                <w:rFonts w:ascii="方正仿宋_GBK" w:eastAsia="方正仿宋_GBK" w:hAnsi="方正仿宋_GBK" w:cs="方正仿宋_GBK"/>
                <w:color w:val="000000"/>
                <w:kern w:val="0"/>
                <w:sz w:val="28"/>
                <w:szCs w:val="28"/>
              </w:rPr>
              <w:t xml:space="preserve">  </w:t>
            </w: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名</w:t>
            </w:r>
          </w:p>
        </w:tc>
        <w:tc>
          <w:tcPr>
            <w:tcW w:w="37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DBA" w:rsidRDefault="00594DB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首望守望</w:t>
            </w:r>
          </w:p>
        </w:tc>
      </w:tr>
      <w:tr w:rsidR="00594DBA" w:rsidTr="00152479">
        <w:trPr>
          <w:cantSplit/>
          <w:trHeight w:hRule="exact" w:val="539"/>
        </w:trPr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DBA" w:rsidRDefault="00594DB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28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DBA" w:rsidRDefault="00594DB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  <w:t>1981.10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DBA" w:rsidRDefault="00594DB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性</w:t>
            </w:r>
            <w:r>
              <w:rPr>
                <w:rFonts w:ascii="方正仿宋_GBK" w:eastAsia="方正仿宋_GBK" w:hAnsi="方正仿宋_GBK" w:cs="方正仿宋_GBK"/>
                <w:color w:val="000000"/>
                <w:kern w:val="0"/>
                <w:sz w:val="28"/>
                <w:szCs w:val="28"/>
              </w:rPr>
              <w:t xml:space="preserve">  </w:t>
            </w: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别</w:t>
            </w:r>
          </w:p>
        </w:tc>
        <w:tc>
          <w:tcPr>
            <w:tcW w:w="37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DBA" w:rsidRDefault="00594DB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男</w:t>
            </w:r>
          </w:p>
        </w:tc>
      </w:tr>
      <w:tr w:rsidR="00594DBA" w:rsidTr="00152479">
        <w:trPr>
          <w:cantSplit/>
          <w:trHeight w:hRule="exact" w:val="539"/>
        </w:trPr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DBA" w:rsidRDefault="00594DB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政治面貌</w:t>
            </w:r>
          </w:p>
        </w:tc>
        <w:tc>
          <w:tcPr>
            <w:tcW w:w="28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DBA" w:rsidRDefault="00594DB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中共党员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DBA" w:rsidRDefault="00594DB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民</w:t>
            </w:r>
            <w:r>
              <w:rPr>
                <w:rFonts w:ascii="方正仿宋_GBK" w:eastAsia="方正仿宋_GBK" w:hAnsi="方正仿宋_GBK" w:cs="方正仿宋_GBK"/>
                <w:color w:val="000000"/>
                <w:kern w:val="0"/>
                <w:sz w:val="28"/>
                <w:szCs w:val="28"/>
              </w:rPr>
              <w:t xml:space="preserve">  </w:t>
            </w: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族</w:t>
            </w:r>
          </w:p>
        </w:tc>
        <w:tc>
          <w:tcPr>
            <w:tcW w:w="37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DBA" w:rsidRDefault="00594DB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汉</w:t>
            </w:r>
          </w:p>
        </w:tc>
      </w:tr>
      <w:tr w:rsidR="00594DBA" w:rsidTr="00152479">
        <w:trPr>
          <w:cantSplit/>
          <w:trHeight w:hRule="exact" w:val="539"/>
        </w:trPr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DBA" w:rsidRDefault="00594DB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单</w:t>
            </w:r>
            <w:r>
              <w:rPr>
                <w:rFonts w:ascii="方正仿宋_GBK" w:eastAsia="方正仿宋_GBK" w:hAnsi="方正仿宋_GBK" w:cs="方正仿宋_GBK"/>
                <w:color w:val="000000"/>
                <w:kern w:val="0"/>
                <w:sz w:val="28"/>
                <w:szCs w:val="28"/>
              </w:rPr>
              <w:t xml:space="preserve">  </w:t>
            </w: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位</w:t>
            </w:r>
          </w:p>
        </w:tc>
        <w:tc>
          <w:tcPr>
            <w:tcW w:w="28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DBA" w:rsidRDefault="00594DB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重庆邮电大学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DBA" w:rsidRDefault="00594DB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职</w:t>
            </w:r>
            <w:r>
              <w:rPr>
                <w:rFonts w:ascii="方正仿宋_GBK" w:eastAsia="方正仿宋_GBK" w:hAnsi="方正仿宋_GBK" w:cs="方正仿宋_GBK"/>
                <w:color w:val="000000"/>
                <w:kern w:val="0"/>
                <w:sz w:val="28"/>
                <w:szCs w:val="28"/>
              </w:rPr>
              <w:t xml:space="preserve">  </w:t>
            </w: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务</w:t>
            </w:r>
          </w:p>
        </w:tc>
        <w:tc>
          <w:tcPr>
            <w:tcW w:w="37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DBA" w:rsidRDefault="00594DB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自动化学院团总支书记</w:t>
            </w:r>
          </w:p>
        </w:tc>
      </w:tr>
      <w:tr w:rsidR="00594DBA" w:rsidTr="00152479">
        <w:trPr>
          <w:cantSplit/>
          <w:trHeight w:hRule="exact" w:val="539"/>
        </w:trPr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DBA" w:rsidRDefault="00594DB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固定电话</w:t>
            </w:r>
          </w:p>
        </w:tc>
        <w:tc>
          <w:tcPr>
            <w:tcW w:w="28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DBA" w:rsidRDefault="00594DB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  <w:t>02362461896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DBA" w:rsidRDefault="00594DB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手</w:t>
            </w:r>
            <w:r>
              <w:rPr>
                <w:rFonts w:ascii="方正仿宋_GBK" w:eastAsia="方正仿宋_GBK" w:hAnsi="方正仿宋_GBK" w:cs="方正仿宋_GBK"/>
                <w:color w:val="000000"/>
                <w:kern w:val="0"/>
                <w:sz w:val="28"/>
                <w:szCs w:val="28"/>
              </w:rPr>
              <w:t xml:space="preserve">  </w:t>
            </w: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机</w:t>
            </w:r>
          </w:p>
        </w:tc>
        <w:tc>
          <w:tcPr>
            <w:tcW w:w="37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DBA" w:rsidRDefault="00594DB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  <w:t>18680758907</w:t>
            </w:r>
          </w:p>
        </w:tc>
      </w:tr>
      <w:tr w:rsidR="00594DBA" w:rsidTr="00152479">
        <w:trPr>
          <w:cantSplit/>
          <w:trHeight w:hRule="exact" w:val="539"/>
        </w:trPr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DBA" w:rsidRDefault="00594DB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/>
                <w:color w:val="000000"/>
                <w:kern w:val="0"/>
                <w:sz w:val="28"/>
                <w:szCs w:val="28"/>
              </w:rPr>
              <w:t>QQ</w:t>
            </w: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号码</w:t>
            </w:r>
          </w:p>
        </w:tc>
        <w:tc>
          <w:tcPr>
            <w:tcW w:w="28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DBA" w:rsidRDefault="00594DB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  <w:t>240602291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DBA" w:rsidRDefault="00594DB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微信号</w:t>
            </w:r>
          </w:p>
        </w:tc>
        <w:tc>
          <w:tcPr>
            <w:tcW w:w="37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DBA" w:rsidRDefault="00594DB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  <w:t>240602291</w:t>
            </w:r>
          </w:p>
        </w:tc>
      </w:tr>
      <w:tr w:rsidR="00594DBA" w:rsidTr="00152479">
        <w:trPr>
          <w:cantSplit/>
          <w:trHeight w:hRule="exact" w:val="539"/>
        </w:trPr>
        <w:tc>
          <w:tcPr>
            <w:tcW w:w="2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DBA" w:rsidRDefault="00594DB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新浪微博账号</w:t>
            </w:r>
          </w:p>
        </w:tc>
        <w:tc>
          <w:tcPr>
            <w:tcW w:w="8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DBA" w:rsidRDefault="00594DB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（至少</w:t>
            </w:r>
            <w:r>
              <w:rPr>
                <w:rFonts w:ascii="方正仿宋_GBK" w:eastAsia="方正仿宋_GBK" w:hAnsi="方正仿宋_GBK" w:cs="方正仿宋_GBK"/>
                <w:color w:val="000000"/>
                <w:kern w:val="0"/>
                <w:sz w:val="28"/>
                <w:szCs w:val="28"/>
              </w:rPr>
              <w:t xml:space="preserve"> </w:t>
            </w: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填写</w:t>
            </w:r>
            <w:r>
              <w:rPr>
                <w:rFonts w:ascii="方正仿宋_GBK" w:eastAsia="方正仿宋_GBK" w:hAnsi="方正仿宋_GBK" w:cs="方正仿宋_GBK"/>
                <w:color w:val="000000"/>
                <w:kern w:val="0"/>
                <w:sz w:val="28"/>
                <w:szCs w:val="28"/>
              </w:rPr>
              <w:t xml:space="preserve">   </w:t>
            </w: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其中</w:t>
            </w:r>
            <w:r>
              <w:rPr>
                <w:rFonts w:ascii="方正仿宋_GBK" w:eastAsia="方正仿宋_GBK" w:hAnsi="方正仿宋_GBK" w:cs="方正仿宋_GBK"/>
                <w:color w:val="000000"/>
                <w:kern w:val="0"/>
                <w:sz w:val="28"/>
                <w:szCs w:val="28"/>
              </w:rPr>
              <w:t xml:space="preserve">   </w:t>
            </w: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一项）</w:t>
            </w:r>
          </w:p>
        </w:tc>
        <w:tc>
          <w:tcPr>
            <w:tcW w:w="36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DBA" w:rsidRDefault="00594DB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DBA" w:rsidRDefault="00594DB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粉丝数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DBA" w:rsidRDefault="00594DB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</w:tr>
      <w:tr w:rsidR="00594DBA" w:rsidTr="00152479">
        <w:trPr>
          <w:cantSplit/>
          <w:trHeight w:hRule="exact" w:val="539"/>
        </w:trPr>
        <w:tc>
          <w:tcPr>
            <w:tcW w:w="2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DBA" w:rsidRDefault="00594DB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腾讯微博账号</w:t>
            </w:r>
          </w:p>
        </w:tc>
        <w:tc>
          <w:tcPr>
            <w:tcW w:w="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DBA" w:rsidRDefault="00594DB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36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DBA" w:rsidRDefault="00594DB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  <w:t>240602291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DBA" w:rsidRDefault="00594DB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粉丝数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DBA" w:rsidRDefault="00594DB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  <w:t>0</w:t>
            </w:r>
          </w:p>
        </w:tc>
      </w:tr>
      <w:tr w:rsidR="00594DBA" w:rsidTr="00152479">
        <w:trPr>
          <w:cantSplit/>
          <w:trHeight w:hRule="exact" w:val="539"/>
        </w:trPr>
        <w:tc>
          <w:tcPr>
            <w:tcW w:w="2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DBA" w:rsidRDefault="00594DB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微信公众号</w:t>
            </w:r>
          </w:p>
        </w:tc>
        <w:tc>
          <w:tcPr>
            <w:tcW w:w="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DBA" w:rsidRDefault="00594DB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36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94DBA" w:rsidRDefault="00594DB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94DBA" w:rsidRDefault="00594DB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粉丝数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94DBA" w:rsidRDefault="00594DB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</w:tr>
      <w:tr w:rsidR="00594DBA" w:rsidTr="00152479">
        <w:trPr>
          <w:cantSplit/>
          <w:trHeight w:hRule="exact" w:val="539"/>
        </w:trPr>
        <w:tc>
          <w:tcPr>
            <w:tcW w:w="240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DBA" w:rsidRDefault="00594DB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网络、社区论坛</w:t>
            </w:r>
          </w:p>
        </w:tc>
        <w:tc>
          <w:tcPr>
            <w:tcW w:w="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DBA" w:rsidRDefault="00594DB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22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DBA" w:rsidRDefault="00594DB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所在网络社区论坛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DBA" w:rsidRDefault="00594DB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18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94DBA" w:rsidRDefault="00594DB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</w:tr>
      <w:tr w:rsidR="00594DBA" w:rsidTr="00152479">
        <w:trPr>
          <w:cantSplit/>
          <w:trHeight w:hRule="exact" w:val="539"/>
        </w:trPr>
        <w:tc>
          <w:tcPr>
            <w:tcW w:w="24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DBA" w:rsidRDefault="00594DB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DBA" w:rsidRDefault="00594DB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22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DBA" w:rsidRDefault="00594DB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账号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DBA" w:rsidRDefault="00594DB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188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DBA" w:rsidRDefault="00594DB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</w:tr>
      <w:tr w:rsidR="00594DBA" w:rsidTr="00152479">
        <w:trPr>
          <w:cantSplit/>
          <w:trHeight w:hRule="exact" w:val="539"/>
        </w:trPr>
        <w:tc>
          <w:tcPr>
            <w:tcW w:w="2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DBA" w:rsidRDefault="00594DB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电子邮箱</w:t>
            </w:r>
          </w:p>
        </w:tc>
        <w:tc>
          <w:tcPr>
            <w:tcW w:w="643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DBA" w:rsidRDefault="00594DB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  <w:t>zhangdg@cqupt.edu.cn</w:t>
            </w:r>
          </w:p>
        </w:tc>
      </w:tr>
      <w:tr w:rsidR="00594DBA" w:rsidTr="00152479">
        <w:trPr>
          <w:cantSplit/>
          <w:trHeight w:hRule="exact" w:val="539"/>
        </w:trPr>
        <w:tc>
          <w:tcPr>
            <w:tcW w:w="12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DBA" w:rsidRDefault="00594DB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网评兴趣特长领域</w:t>
            </w:r>
          </w:p>
        </w:tc>
        <w:tc>
          <w:tcPr>
            <w:tcW w:w="7604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94DBA" w:rsidRDefault="00594DB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倡导主旋律，传播正能量</w:t>
            </w:r>
          </w:p>
        </w:tc>
      </w:tr>
      <w:tr w:rsidR="00594DBA" w:rsidTr="00152479">
        <w:trPr>
          <w:cantSplit/>
          <w:trHeight w:hRule="exact" w:val="539"/>
        </w:trPr>
        <w:tc>
          <w:tcPr>
            <w:tcW w:w="12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DBA" w:rsidRDefault="00594DB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7604" w:type="dxa"/>
            <w:gridSpan w:val="8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94DBA" w:rsidRDefault="00594DB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</w:tr>
      <w:tr w:rsidR="00594DBA" w:rsidTr="00152479">
        <w:trPr>
          <w:cantSplit/>
          <w:trHeight w:hRule="exact" w:val="539"/>
        </w:trPr>
        <w:tc>
          <w:tcPr>
            <w:tcW w:w="12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DBA" w:rsidRDefault="00594DB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曾发表文章、曾获主要奖励</w:t>
            </w:r>
          </w:p>
        </w:tc>
        <w:tc>
          <w:tcPr>
            <w:tcW w:w="7604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DBA" w:rsidRDefault="00594DB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cs="宋体" w:hint="eastAsia"/>
                <w:color w:val="000000"/>
                <w:sz w:val="28"/>
                <w:szCs w:val="28"/>
              </w:rPr>
              <w:t>重庆市优秀团干部</w:t>
            </w:r>
          </w:p>
          <w:p w:rsidR="00594DBA" w:rsidRDefault="00594DB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cs="宋体" w:hint="eastAsia"/>
                <w:color w:val="000000"/>
                <w:sz w:val="28"/>
                <w:szCs w:val="28"/>
              </w:rPr>
              <w:t>《高校班级与大学生社团之比较》</w:t>
            </w:r>
          </w:p>
        </w:tc>
      </w:tr>
      <w:tr w:rsidR="00594DBA" w:rsidTr="00152479">
        <w:trPr>
          <w:cantSplit/>
          <w:trHeight w:hRule="exact" w:val="539"/>
        </w:trPr>
        <w:tc>
          <w:tcPr>
            <w:tcW w:w="12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DBA" w:rsidRDefault="00594DB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7604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DBA" w:rsidRDefault="00594DB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</w:tr>
      <w:tr w:rsidR="00594DBA" w:rsidTr="00152479">
        <w:trPr>
          <w:cantSplit/>
          <w:trHeight w:hRule="exact" w:val="694"/>
        </w:trPr>
        <w:tc>
          <w:tcPr>
            <w:tcW w:w="12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DBA" w:rsidRDefault="00594DB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7604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4DBA" w:rsidRDefault="00594DB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</w:tr>
    </w:tbl>
    <w:p w:rsidR="00594DBA" w:rsidRPr="003339E4" w:rsidRDefault="00594DBA" w:rsidP="00A6623A">
      <w:pPr>
        <w:adjustRightInd w:val="0"/>
        <w:snapToGrid w:val="0"/>
        <w:spacing w:line="560" w:lineRule="exact"/>
        <w:jc w:val="center"/>
        <w:rPr>
          <w:rFonts w:ascii="方正小标宋_GBK" w:eastAsia="方正小标宋_GBK" w:hAnsi="方正小标宋_GBK" w:cs="方正小标宋_GBK"/>
          <w:b/>
          <w:sz w:val="44"/>
          <w:szCs w:val="44"/>
        </w:rPr>
      </w:pPr>
      <w:r w:rsidRPr="003339E4">
        <w:rPr>
          <w:rFonts w:ascii="方正小标宋_GBK" w:eastAsia="方正小标宋_GBK" w:hAnsi="方正小标宋_GBK" w:cs="方正小标宋_GBK" w:hint="eastAsia"/>
          <w:b/>
          <w:sz w:val="44"/>
          <w:szCs w:val="44"/>
        </w:rPr>
        <w:t>“青微工程”骨干成员信息登记表</w:t>
      </w:r>
    </w:p>
    <w:p w:rsidR="00594DBA" w:rsidRDefault="00594DBA" w:rsidP="00A6623A">
      <w:pPr>
        <w:adjustRightInd w:val="0"/>
        <w:snapToGrid w:val="0"/>
        <w:spacing w:line="560" w:lineRule="exact"/>
        <w:rPr>
          <w:rFonts w:ascii="方正小标宋_GBK" w:eastAsia="方正小标宋_GBK" w:hAnsi="方正小标宋_GBK" w:cs="方正小标宋_GBK"/>
          <w:sz w:val="36"/>
          <w:szCs w:val="36"/>
        </w:rPr>
      </w:pPr>
    </w:p>
    <w:p w:rsidR="00594DBA" w:rsidRDefault="00594DBA" w:rsidP="00A6623A">
      <w:pPr>
        <w:adjustRightInd w:val="0"/>
        <w:snapToGrid w:val="0"/>
        <w:spacing w:line="560" w:lineRule="exact"/>
        <w:rPr>
          <w:rFonts w:ascii="方正小标宋_GBK" w:eastAsia="方正小标宋_GBK" w:hAnsi="方正小标宋_GBK" w:cs="方正小标宋_GBK"/>
          <w:sz w:val="36"/>
          <w:szCs w:val="36"/>
        </w:rPr>
      </w:pPr>
    </w:p>
    <w:p w:rsidR="00594DBA" w:rsidRDefault="00594DBA" w:rsidP="00A6623A">
      <w:pPr>
        <w:adjustRightInd w:val="0"/>
        <w:snapToGrid w:val="0"/>
        <w:spacing w:line="560" w:lineRule="exact"/>
        <w:rPr>
          <w:rFonts w:ascii="方正小标宋_GBK" w:eastAsia="方正小标宋_GBK" w:hAnsi="方正小标宋_GBK" w:cs="方正小标宋_GBK"/>
          <w:sz w:val="36"/>
          <w:szCs w:val="36"/>
        </w:rPr>
      </w:pPr>
    </w:p>
    <w:p w:rsidR="00594DBA" w:rsidRPr="00DD5F00" w:rsidRDefault="00594DBA" w:rsidP="00A6623A">
      <w:pPr>
        <w:adjustRightInd w:val="0"/>
        <w:snapToGrid w:val="0"/>
        <w:spacing w:line="560" w:lineRule="exact"/>
        <w:rPr>
          <w:rFonts w:eastAsia="方正黑体_GBK"/>
          <w:sz w:val="32"/>
          <w:szCs w:val="32"/>
        </w:rPr>
        <w:sectPr w:rsidR="00594DBA" w:rsidRPr="00DD5F00">
          <w:footerReference w:type="default" r:id="rId6"/>
          <w:pgSz w:w="11906" w:h="16838"/>
          <w:pgMar w:top="1440" w:right="1800" w:bottom="1440" w:left="1800" w:header="851" w:footer="992" w:gutter="0"/>
          <w:pgNumType w:fmt="numberInDash"/>
          <w:cols w:space="720"/>
          <w:docGrid w:type="lines" w:linePitch="312"/>
        </w:sectPr>
      </w:pPr>
    </w:p>
    <w:p w:rsidR="00594DBA" w:rsidRDefault="00594DBA" w:rsidP="00A6623A">
      <w:pPr>
        <w:adjustRightInd w:val="0"/>
        <w:snapToGrid w:val="0"/>
        <w:spacing w:line="560" w:lineRule="exact"/>
        <w:rPr>
          <w:rFonts w:eastAsia="方正黑体_GBK"/>
          <w:color w:val="000000"/>
          <w:sz w:val="32"/>
          <w:szCs w:val="32"/>
        </w:rPr>
      </w:pPr>
      <w:r>
        <w:rPr>
          <w:rFonts w:eastAsia="方正黑体_GBK" w:hint="eastAsia"/>
          <w:color w:val="000000"/>
          <w:sz w:val="32"/>
          <w:szCs w:val="32"/>
        </w:rPr>
        <w:t>附件</w:t>
      </w:r>
      <w:r>
        <w:rPr>
          <w:rFonts w:eastAsia="方正黑体_GBK"/>
          <w:color w:val="000000"/>
          <w:sz w:val="32"/>
          <w:szCs w:val="32"/>
        </w:rPr>
        <w:t>2</w:t>
      </w:r>
    </w:p>
    <w:p w:rsidR="00594DBA" w:rsidRDefault="00594DBA" w:rsidP="00A6623A">
      <w:pPr>
        <w:adjustRightInd w:val="0"/>
        <w:snapToGrid w:val="0"/>
        <w:spacing w:line="560" w:lineRule="exact"/>
        <w:rPr>
          <w:rFonts w:eastAsia="方正黑体_GBK"/>
          <w:color w:val="000000"/>
          <w:sz w:val="32"/>
          <w:szCs w:val="32"/>
        </w:rPr>
      </w:pPr>
    </w:p>
    <w:p w:rsidR="00594DBA" w:rsidRPr="003339E4" w:rsidRDefault="00594DBA" w:rsidP="00A6623A">
      <w:pPr>
        <w:adjustRightInd w:val="0"/>
        <w:snapToGrid w:val="0"/>
        <w:spacing w:line="560" w:lineRule="exact"/>
        <w:jc w:val="center"/>
        <w:rPr>
          <w:rFonts w:ascii="方正小标宋_GBK" w:eastAsia="方正小标宋_GBK" w:hAnsi="方正小标宋_GBK" w:cs="方正小标宋_GBK"/>
          <w:b/>
          <w:sz w:val="44"/>
          <w:szCs w:val="44"/>
        </w:rPr>
      </w:pPr>
      <w:r w:rsidRPr="003339E4">
        <w:rPr>
          <w:rFonts w:ascii="方正小标宋_GBK" w:eastAsia="方正小标宋_GBK" w:hAnsi="方正小标宋_GBK" w:cs="方正小标宋_GBK" w:hint="eastAsia"/>
          <w:b/>
          <w:sz w:val="44"/>
          <w:szCs w:val="44"/>
        </w:rPr>
        <w:t>网络宣传工作分管领导、经办人联系表</w:t>
      </w:r>
    </w:p>
    <w:p w:rsidR="00594DBA" w:rsidRDefault="00594DBA" w:rsidP="00A6623A">
      <w:pPr>
        <w:adjustRightInd w:val="0"/>
        <w:snapToGrid w:val="0"/>
        <w:spacing w:line="560" w:lineRule="exact"/>
        <w:rPr>
          <w:rFonts w:ascii="方正仿宋_GBK" w:eastAsia="方正仿宋_GBK" w:hAnsi="方正仿宋_GBK" w:cs="方正仿宋_GBK"/>
          <w:sz w:val="30"/>
          <w:szCs w:val="30"/>
        </w:rPr>
      </w:pPr>
    </w:p>
    <w:p w:rsidR="00594DBA" w:rsidRPr="001966DA" w:rsidRDefault="00594DBA" w:rsidP="006B150B">
      <w:pPr>
        <w:adjustRightInd w:val="0"/>
        <w:snapToGrid w:val="0"/>
        <w:spacing w:line="560" w:lineRule="exact"/>
        <w:ind w:firstLineChars="50" w:firstLine="31680"/>
        <w:rPr>
          <w:rFonts w:ascii="方正仿宋_GBK" w:eastAsia="方正仿宋_GBK" w:hAnsi="方正仿宋_GBK" w:cs="方正仿宋_GBK"/>
          <w:sz w:val="30"/>
          <w:szCs w:val="30"/>
        </w:rPr>
      </w:pPr>
      <w:r w:rsidRPr="001966DA">
        <w:rPr>
          <w:rFonts w:ascii="方正仿宋_GBK" w:eastAsia="方正仿宋_GBK" w:hAnsi="方正仿宋_GBK" w:cs="方正仿宋_GBK" w:hint="eastAsia"/>
          <w:sz w:val="30"/>
          <w:szCs w:val="30"/>
        </w:rPr>
        <w:t>填报单位：</w:t>
      </w:r>
    </w:p>
    <w:tbl>
      <w:tblPr>
        <w:tblW w:w="0" w:type="auto"/>
        <w:tblInd w:w="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141"/>
        <w:gridCol w:w="981"/>
        <w:gridCol w:w="1353"/>
        <w:gridCol w:w="2093"/>
        <w:gridCol w:w="1740"/>
        <w:gridCol w:w="1740"/>
      </w:tblGrid>
      <w:tr w:rsidR="00594DBA" w:rsidRPr="003339E4" w:rsidTr="00152479">
        <w:trPr>
          <w:trHeight w:val="1000"/>
        </w:trPr>
        <w:tc>
          <w:tcPr>
            <w:tcW w:w="1626" w:type="dxa"/>
            <w:vAlign w:val="center"/>
          </w:tcPr>
          <w:p w:rsidR="00594DBA" w:rsidRPr="003339E4" w:rsidRDefault="00594DB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1344" w:type="dxa"/>
            <w:vAlign w:val="center"/>
          </w:tcPr>
          <w:p w:rsidR="00594DBA" w:rsidRPr="003339E4" w:rsidRDefault="00594DB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 w:rsidRPr="003339E4">
              <w:rPr>
                <w:rFonts w:ascii="方正仿宋_GBK" w:eastAsia="方正仿宋_GBK" w:hint="eastAsia"/>
                <w:sz w:val="28"/>
                <w:szCs w:val="28"/>
              </w:rPr>
              <w:t>姓</w:t>
            </w:r>
            <w:r w:rsidRPr="003339E4">
              <w:rPr>
                <w:rFonts w:ascii="方正仿宋_GBK" w:eastAsia="方正仿宋_GBK"/>
                <w:sz w:val="28"/>
                <w:szCs w:val="28"/>
              </w:rPr>
              <w:t xml:space="preserve">  </w:t>
            </w:r>
            <w:r w:rsidRPr="003339E4">
              <w:rPr>
                <w:rFonts w:ascii="方正仿宋_GBK" w:eastAsia="方正仿宋_GBK" w:hint="eastAsia"/>
                <w:sz w:val="28"/>
                <w:szCs w:val="28"/>
              </w:rPr>
              <w:t>名</w:t>
            </w:r>
          </w:p>
        </w:tc>
        <w:tc>
          <w:tcPr>
            <w:tcW w:w="1995" w:type="dxa"/>
            <w:vAlign w:val="center"/>
          </w:tcPr>
          <w:p w:rsidR="00594DBA" w:rsidRPr="003339E4" w:rsidRDefault="00594DB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 w:rsidRPr="003339E4">
              <w:rPr>
                <w:rFonts w:ascii="方正仿宋_GBK" w:eastAsia="方正仿宋_GBK" w:hint="eastAsia"/>
                <w:sz w:val="28"/>
                <w:szCs w:val="28"/>
              </w:rPr>
              <w:t>职</w:t>
            </w:r>
            <w:r w:rsidRPr="003339E4">
              <w:rPr>
                <w:rFonts w:ascii="方正仿宋_GBK" w:eastAsia="方正仿宋_GBK"/>
                <w:sz w:val="28"/>
                <w:szCs w:val="28"/>
              </w:rPr>
              <w:t xml:space="preserve">  </w:t>
            </w:r>
            <w:r w:rsidRPr="003339E4">
              <w:rPr>
                <w:rFonts w:ascii="方正仿宋_GBK" w:eastAsia="方正仿宋_GBK" w:hint="eastAsia"/>
                <w:sz w:val="28"/>
                <w:szCs w:val="28"/>
              </w:rPr>
              <w:t>务</w:t>
            </w:r>
          </w:p>
        </w:tc>
        <w:tc>
          <w:tcPr>
            <w:tcW w:w="1890" w:type="dxa"/>
            <w:vAlign w:val="center"/>
          </w:tcPr>
          <w:p w:rsidR="00594DBA" w:rsidRPr="003339E4" w:rsidRDefault="00594DB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 w:rsidRPr="003339E4">
              <w:rPr>
                <w:rFonts w:ascii="方正仿宋_GBK" w:eastAsia="方正仿宋_GBK" w:hint="eastAsia"/>
                <w:sz w:val="28"/>
                <w:szCs w:val="28"/>
              </w:rPr>
              <w:t>手机号码</w:t>
            </w:r>
          </w:p>
        </w:tc>
        <w:tc>
          <w:tcPr>
            <w:tcW w:w="945" w:type="dxa"/>
            <w:vAlign w:val="center"/>
          </w:tcPr>
          <w:p w:rsidR="00594DBA" w:rsidRPr="003339E4" w:rsidRDefault="00594DBA" w:rsidP="00152479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3339E4">
              <w:rPr>
                <w:rFonts w:eastAsia="方正仿宋_GBK"/>
                <w:sz w:val="28"/>
                <w:szCs w:val="28"/>
              </w:rPr>
              <w:t>QQ</w:t>
            </w:r>
          </w:p>
        </w:tc>
        <w:tc>
          <w:tcPr>
            <w:tcW w:w="1155" w:type="dxa"/>
            <w:vAlign w:val="center"/>
          </w:tcPr>
          <w:p w:rsidR="00594DBA" w:rsidRPr="003339E4" w:rsidRDefault="00594DB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 w:rsidRPr="003339E4">
              <w:rPr>
                <w:rFonts w:ascii="方正仿宋_GBK" w:eastAsia="方正仿宋_GBK" w:hint="eastAsia"/>
                <w:sz w:val="28"/>
                <w:szCs w:val="28"/>
              </w:rPr>
              <w:t>微信号</w:t>
            </w:r>
          </w:p>
        </w:tc>
      </w:tr>
      <w:tr w:rsidR="00594DBA" w:rsidRPr="003339E4" w:rsidTr="00152479">
        <w:trPr>
          <w:trHeight w:hRule="exact" w:val="1114"/>
        </w:trPr>
        <w:tc>
          <w:tcPr>
            <w:tcW w:w="1626" w:type="dxa"/>
            <w:vAlign w:val="center"/>
          </w:tcPr>
          <w:p w:rsidR="00594DBA" w:rsidRPr="003339E4" w:rsidRDefault="00594DB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 w:rsidRPr="003339E4">
              <w:rPr>
                <w:rFonts w:ascii="方正仿宋_GBK" w:eastAsia="方正仿宋_GBK" w:hint="eastAsia"/>
                <w:sz w:val="28"/>
                <w:szCs w:val="28"/>
              </w:rPr>
              <w:t>分管领导</w:t>
            </w:r>
          </w:p>
        </w:tc>
        <w:tc>
          <w:tcPr>
            <w:tcW w:w="1344" w:type="dxa"/>
            <w:vAlign w:val="center"/>
          </w:tcPr>
          <w:p w:rsidR="00594DBA" w:rsidRPr="003339E4" w:rsidRDefault="00594DB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1995" w:type="dxa"/>
            <w:vAlign w:val="center"/>
          </w:tcPr>
          <w:p w:rsidR="00594DBA" w:rsidRPr="003339E4" w:rsidRDefault="00594DB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1890" w:type="dxa"/>
            <w:vAlign w:val="center"/>
          </w:tcPr>
          <w:p w:rsidR="00594DBA" w:rsidRPr="003339E4" w:rsidRDefault="00594DB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945" w:type="dxa"/>
            <w:vAlign w:val="center"/>
          </w:tcPr>
          <w:p w:rsidR="00594DBA" w:rsidRPr="003339E4" w:rsidRDefault="00594DB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1155" w:type="dxa"/>
            <w:vAlign w:val="center"/>
          </w:tcPr>
          <w:p w:rsidR="00594DBA" w:rsidRPr="003339E4" w:rsidRDefault="00594DB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</w:tr>
      <w:tr w:rsidR="00594DBA" w:rsidRPr="003339E4" w:rsidTr="00152479">
        <w:trPr>
          <w:trHeight w:hRule="exact" w:val="1130"/>
        </w:trPr>
        <w:tc>
          <w:tcPr>
            <w:tcW w:w="1626" w:type="dxa"/>
            <w:vMerge w:val="restart"/>
            <w:vAlign w:val="center"/>
          </w:tcPr>
          <w:p w:rsidR="00594DBA" w:rsidRPr="003339E4" w:rsidRDefault="00594DB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 w:rsidRPr="003339E4">
              <w:rPr>
                <w:rFonts w:ascii="方正仿宋_GBK" w:eastAsia="方正仿宋_GBK" w:hint="eastAsia"/>
                <w:sz w:val="28"/>
                <w:szCs w:val="28"/>
              </w:rPr>
              <w:t>工作人员</w:t>
            </w:r>
          </w:p>
        </w:tc>
        <w:tc>
          <w:tcPr>
            <w:tcW w:w="1344" w:type="dxa"/>
            <w:vAlign w:val="center"/>
          </w:tcPr>
          <w:p w:rsidR="00594DBA" w:rsidRPr="003339E4" w:rsidRDefault="00594DB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张登国</w:t>
            </w:r>
          </w:p>
        </w:tc>
        <w:tc>
          <w:tcPr>
            <w:tcW w:w="1995" w:type="dxa"/>
            <w:vAlign w:val="center"/>
          </w:tcPr>
          <w:p w:rsidR="00594DBA" w:rsidRPr="003339E4" w:rsidRDefault="00594DB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团总支书记</w:t>
            </w:r>
          </w:p>
        </w:tc>
        <w:tc>
          <w:tcPr>
            <w:tcW w:w="1890" w:type="dxa"/>
            <w:vAlign w:val="center"/>
          </w:tcPr>
          <w:p w:rsidR="00594DBA" w:rsidRPr="003339E4" w:rsidRDefault="00594DB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/>
                <w:sz w:val="28"/>
                <w:szCs w:val="28"/>
              </w:rPr>
              <w:t>18680758907</w:t>
            </w:r>
          </w:p>
        </w:tc>
        <w:tc>
          <w:tcPr>
            <w:tcW w:w="945" w:type="dxa"/>
            <w:vAlign w:val="center"/>
          </w:tcPr>
          <w:p w:rsidR="00594DBA" w:rsidRPr="003339E4" w:rsidRDefault="00594DB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/>
                <w:sz w:val="28"/>
                <w:szCs w:val="28"/>
              </w:rPr>
              <w:t>240602291</w:t>
            </w:r>
          </w:p>
        </w:tc>
        <w:tc>
          <w:tcPr>
            <w:tcW w:w="1155" w:type="dxa"/>
            <w:vAlign w:val="center"/>
          </w:tcPr>
          <w:p w:rsidR="00594DBA" w:rsidRPr="003339E4" w:rsidRDefault="00594DB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/>
                <w:sz w:val="28"/>
                <w:szCs w:val="28"/>
              </w:rPr>
              <w:t>240602291</w:t>
            </w:r>
          </w:p>
        </w:tc>
      </w:tr>
      <w:tr w:rsidR="00594DBA" w:rsidRPr="003339E4" w:rsidTr="00152479">
        <w:trPr>
          <w:trHeight w:hRule="exact" w:val="1130"/>
        </w:trPr>
        <w:tc>
          <w:tcPr>
            <w:tcW w:w="1626" w:type="dxa"/>
            <w:vMerge/>
            <w:vAlign w:val="center"/>
          </w:tcPr>
          <w:p w:rsidR="00594DBA" w:rsidRPr="003339E4" w:rsidRDefault="00594DB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1344" w:type="dxa"/>
            <w:vAlign w:val="center"/>
          </w:tcPr>
          <w:p w:rsidR="00594DBA" w:rsidRPr="003339E4" w:rsidRDefault="00594DB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1995" w:type="dxa"/>
            <w:vAlign w:val="center"/>
          </w:tcPr>
          <w:p w:rsidR="00594DBA" w:rsidRPr="003339E4" w:rsidRDefault="00594DB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1890" w:type="dxa"/>
            <w:vAlign w:val="center"/>
          </w:tcPr>
          <w:p w:rsidR="00594DBA" w:rsidRPr="003339E4" w:rsidRDefault="00594DB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945" w:type="dxa"/>
            <w:vAlign w:val="center"/>
          </w:tcPr>
          <w:p w:rsidR="00594DBA" w:rsidRPr="003339E4" w:rsidRDefault="00594DB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1155" w:type="dxa"/>
            <w:vAlign w:val="center"/>
          </w:tcPr>
          <w:p w:rsidR="00594DBA" w:rsidRPr="003339E4" w:rsidRDefault="00594DB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</w:tr>
    </w:tbl>
    <w:p w:rsidR="00594DBA" w:rsidRDefault="00594DBA">
      <w:bookmarkStart w:id="0" w:name="_GoBack"/>
      <w:bookmarkEnd w:id="0"/>
    </w:p>
    <w:sectPr w:rsidR="00594DBA" w:rsidSect="00E23D14">
      <w:pgSz w:w="11907" w:h="16840" w:code="9"/>
      <w:pgMar w:top="1985" w:right="1446" w:bottom="1644" w:left="1446" w:header="851" w:footer="992" w:gutter="0"/>
      <w:cols w:space="425"/>
      <w:noEndnote/>
      <w:docGrid w:linePitch="28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94DBA" w:rsidRDefault="00594DBA" w:rsidP="005416E7">
      <w:r>
        <w:separator/>
      </w:r>
    </w:p>
  </w:endnote>
  <w:endnote w:type="continuationSeparator" w:id="1">
    <w:p w:rsidR="00594DBA" w:rsidRDefault="00594DBA" w:rsidP="005416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仿宋_GBK">
    <w:altName w:val="方正兰亭黑_YS_GB18030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方正黑体_GBK">
    <w:altName w:val="方正兰亭黑_YS_GB18030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方正小标宋_GBK">
    <w:altName w:val="方正兰亭黑_YS_GB18030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4DBA" w:rsidRDefault="00594DBA">
    <w:pPr>
      <w:pStyle w:val="Foot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2" o:spid="_x0000_s2049" type="#_x0000_t202" style="position:absolute;margin-left:8pt;margin-top:-11.1pt;width:49.6pt;height:33.05pt;z-index:251658240;visibility:visible;mso-position-horizontal:outsid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" filled="f" stroked="f">
          <v:textbox inset="0,0,0,0">
            <w:txbxContent>
              <w:p w:rsidR="00594DBA" w:rsidRPr="007B0A66" w:rsidRDefault="00594DBA">
                <w:pPr>
                  <w:snapToGrid w:val="0"/>
                  <w:rPr>
                    <w:rFonts w:ascii="宋体" w:cs="方正仿宋_GBK"/>
                    <w:sz w:val="28"/>
                    <w:szCs w:val="28"/>
                  </w:rPr>
                </w:pPr>
                <w:r w:rsidRPr="007B0A66">
                  <w:rPr>
                    <w:rFonts w:ascii="宋体" w:hAnsi="宋体" w:cs="宋体"/>
                    <w:sz w:val="28"/>
                    <w:szCs w:val="28"/>
                  </w:rPr>
                  <w:fldChar w:fldCharType="begin"/>
                </w:r>
                <w:r w:rsidRPr="007B0A66">
                  <w:rPr>
                    <w:rFonts w:ascii="宋体" w:hAnsi="宋体" w:cs="宋体"/>
                    <w:sz w:val="28"/>
                    <w:szCs w:val="28"/>
                  </w:rPr>
                  <w:instrText xml:space="preserve"> PAGE  \* MERGEFORMAT </w:instrText>
                </w:r>
                <w:r w:rsidRPr="007B0A66">
                  <w:rPr>
                    <w:rFonts w:ascii="宋体" w:hAnsi="宋体" w:cs="宋体"/>
                    <w:sz w:val="28"/>
                    <w:szCs w:val="28"/>
                  </w:rPr>
                  <w:fldChar w:fldCharType="separate"/>
                </w:r>
                <w:r w:rsidRPr="00BF3648">
                  <w:rPr>
                    <w:rFonts w:ascii="宋体" w:hAnsi="宋体"/>
                    <w:noProof/>
                    <w:sz w:val="28"/>
                    <w:szCs w:val="28"/>
                  </w:rPr>
                  <w:t>2</w:t>
                </w:r>
                <w:r w:rsidRPr="007B0A66">
                  <w:rPr>
                    <w:rFonts w:ascii="宋体" w:hAnsi="宋体" w:cs="宋体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/>
        </v:shape>
      </w:pict>
    </w:r>
    <w:r>
      <w:rPr>
        <w:noProof/>
      </w:rPr>
      <w:pict>
        <v:shape id="文本框 1" o:spid="_x0000_s2050" type="#_x0000_t202" style="position:absolute;margin-left:-30.8pt;margin-top:-3.95pt;width:30.2pt;height:15.6pt;rotation:1;z-index:251657216;visibility:visible;mso-position-horizontal:righ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" filled="f" stroked="f">
          <v:textbox inset="0,0,0,0">
            <w:txbxContent>
              <w:p w:rsidR="00594DBA" w:rsidRDefault="00594DBA">
                <w:pPr>
                  <w:snapToGrid w:val="0"/>
                  <w:rPr>
                    <w:rFonts w:ascii="方正仿宋_GBK" w:eastAsia="方正仿宋_GBK" w:hAnsi="方正仿宋_GBK" w:cs="方正仿宋_GBK"/>
                    <w:szCs w:val="21"/>
                  </w:rPr>
                </w:pP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94DBA" w:rsidRDefault="00594DBA" w:rsidP="005416E7">
      <w:r>
        <w:separator/>
      </w:r>
    </w:p>
  </w:footnote>
  <w:footnote w:type="continuationSeparator" w:id="1">
    <w:p w:rsidR="00594DBA" w:rsidRDefault="00594DBA" w:rsidP="005416E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43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1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6623A"/>
    <w:rsid w:val="0001317F"/>
    <w:rsid w:val="000633D0"/>
    <w:rsid w:val="00067B05"/>
    <w:rsid w:val="000862A3"/>
    <w:rsid w:val="000950F3"/>
    <w:rsid w:val="000A3F3B"/>
    <w:rsid w:val="000B1874"/>
    <w:rsid w:val="000B45BE"/>
    <w:rsid w:val="000E4351"/>
    <w:rsid w:val="000F2F78"/>
    <w:rsid w:val="000F55A0"/>
    <w:rsid w:val="000F70FE"/>
    <w:rsid w:val="00106CE3"/>
    <w:rsid w:val="00146C66"/>
    <w:rsid w:val="00152479"/>
    <w:rsid w:val="001549EE"/>
    <w:rsid w:val="00154BD0"/>
    <w:rsid w:val="00181E28"/>
    <w:rsid w:val="00182BB9"/>
    <w:rsid w:val="00184DB4"/>
    <w:rsid w:val="001966DA"/>
    <w:rsid w:val="00196798"/>
    <w:rsid w:val="001B4F4F"/>
    <w:rsid w:val="001B6CE7"/>
    <w:rsid w:val="001C47D9"/>
    <w:rsid w:val="001D4119"/>
    <w:rsid w:val="001E5696"/>
    <w:rsid w:val="002071DF"/>
    <w:rsid w:val="00212A72"/>
    <w:rsid w:val="00220B6F"/>
    <w:rsid w:val="002478DA"/>
    <w:rsid w:val="00263DC5"/>
    <w:rsid w:val="00266864"/>
    <w:rsid w:val="00273FE6"/>
    <w:rsid w:val="002A566B"/>
    <w:rsid w:val="002B2826"/>
    <w:rsid w:val="002B59ED"/>
    <w:rsid w:val="002D7107"/>
    <w:rsid w:val="002F7E2C"/>
    <w:rsid w:val="00306488"/>
    <w:rsid w:val="00316DA9"/>
    <w:rsid w:val="003339E4"/>
    <w:rsid w:val="00340960"/>
    <w:rsid w:val="003C0D0E"/>
    <w:rsid w:val="003C1433"/>
    <w:rsid w:val="003D06CF"/>
    <w:rsid w:val="003D1683"/>
    <w:rsid w:val="003F477B"/>
    <w:rsid w:val="004607F1"/>
    <w:rsid w:val="004617A5"/>
    <w:rsid w:val="00470C18"/>
    <w:rsid w:val="00481AC7"/>
    <w:rsid w:val="00486093"/>
    <w:rsid w:val="00496B58"/>
    <w:rsid w:val="004A3F00"/>
    <w:rsid w:val="004A6D6A"/>
    <w:rsid w:val="004F2030"/>
    <w:rsid w:val="004F3E47"/>
    <w:rsid w:val="004F70F3"/>
    <w:rsid w:val="00500E63"/>
    <w:rsid w:val="0051597F"/>
    <w:rsid w:val="005302D9"/>
    <w:rsid w:val="005416E7"/>
    <w:rsid w:val="00544C9F"/>
    <w:rsid w:val="005455DA"/>
    <w:rsid w:val="00553AA5"/>
    <w:rsid w:val="00554BB2"/>
    <w:rsid w:val="0057272E"/>
    <w:rsid w:val="005741A2"/>
    <w:rsid w:val="00574EF0"/>
    <w:rsid w:val="0058748E"/>
    <w:rsid w:val="00594DBA"/>
    <w:rsid w:val="00595B7F"/>
    <w:rsid w:val="005B3AD3"/>
    <w:rsid w:val="005B4379"/>
    <w:rsid w:val="005C1476"/>
    <w:rsid w:val="005D4B92"/>
    <w:rsid w:val="005E19D4"/>
    <w:rsid w:val="005E5398"/>
    <w:rsid w:val="006121A7"/>
    <w:rsid w:val="00612302"/>
    <w:rsid w:val="00634A2F"/>
    <w:rsid w:val="006446F2"/>
    <w:rsid w:val="00662C5B"/>
    <w:rsid w:val="00665FCA"/>
    <w:rsid w:val="00667382"/>
    <w:rsid w:val="00670D47"/>
    <w:rsid w:val="00672BB3"/>
    <w:rsid w:val="00674185"/>
    <w:rsid w:val="00675F32"/>
    <w:rsid w:val="00682507"/>
    <w:rsid w:val="006844C0"/>
    <w:rsid w:val="0069688C"/>
    <w:rsid w:val="006A2F36"/>
    <w:rsid w:val="006A30EE"/>
    <w:rsid w:val="006B150B"/>
    <w:rsid w:val="006B3412"/>
    <w:rsid w:val="006B3564"/>
    <w:rsid w:val="006B4593"/>
    <w:rsid w:val="006C3FD4"/>
    <w:rsid w:val="006E41C1"/>
    <w:rsid w:val="006F1F96"/>
    <w:rsid w:val="00702C55"/>
    <w:rsid w:val="007032FC"/>
    <w:rsid w:val="00732BB3"/>
    <w:rsid w:val="00742F44"/>
    <w:rsid w:val="007601F9"/>
    <w:rsid w:val="0077085F"/>
    <w:rsid w:val="00770CA2"/>
    <w:rsid w:val="00786250"/>
    <w:rsid w:val="00786AC1"/>
    <w:rsid w:val="0079356A"/>
    <w:rsid w:val="007A0366"/>
    <w:rsid w:val="007B0A66"/>
    <w:rsid w:val="007E2805"/>
    <w:rsid w:val="007E7CBB"/>
    <w:rsid w:val="007E7FC6"/>
    <w:rsid w:val="007F08D2"/>
    <w:rsid w:val="007F18C5"/>
    <w:rsid w:val="0080012D"/>
    <w:rsid w:val="00802040"/>
    <w:rsid w:val="008115DD"/>
    <w:rsid w:val="00824D32"/>
    <w:rsid w:val="008350CB"/>
    <w:rsid w:val="00835F7C"/>
    <w:rsid w:val="0084416C"/>
    <w:rsid w:val="008609D9"/>
    <w:rsid w:val="00866D27"/>
    <w:rsid w:val="008B51C3"/>
    <w:rsid w:val="008B5D0D"/>
    <w:rsid w:val="008D6890"/>
    <w:rsid w:val="008E582C"/>
    <w:rsid w:val="008F0A71"/>
    <w:rsid w:val="008F5C55"/>
    <w:rsid w:val="009008F9"/>
    <w:rsid w:val="0097145E"/>
    <w:rsid w:val="00993638"/>
    <w:rsid w:val="009D7613"/>
    <w:rsid w:val="009E4A0B"/>
    <w:rsid w:val="009F4B2E"/>
    <w:rsid w:val="00A04D20"/>
    <w:rsid w:val="00A17071"/>
    <w:rsid w:val="00A24F9E"/>
    <w:rsid w:val="00A2783F"/>
    <w:rsid w:val="00A30E5A"/>
    <w:rsid w:val="00A34B17"/>
    <w:rsid w:val="00A43A0E"/>
    <w:rsid w:val="00A45ED2"/>
    <w:rsid w:val="00A6623A"/>
    <w:rsid w:val="00A86A31"/>
    <w:rsid w:val="00A94B98"/>
    <w:rsid w:val="00AA3887"/>
    <w:rsid w:val="00AA68DC"/>
    <w:rsid w:val="00AB37B9"/>
    <w:rsid w:val="00AB7D6C"/>
    <w:rsid w:val="00AC0B54"/>
    <w:rsid w:val="00B16D25"/>
    <w:rsid w:val="00B17BE6"/>
    <w:rsid w:val="00B20BBC"/>
    <w:rsid w:val="00B3658E"/>
    <w:rsid w:val="00B52C50"/>
    <w:rsid w:val="00B65ED1"/>
    <w:rsid w:val="00B771AE"/>
    <w:rsid w:val="00B81AC9"/>
    <w:rsid w:val="00B87E5B"/>
    <w:rsid w:val="00B93DEC"/>
    <w:rsid w:val="00B959FC"/>
    <w:rsid w:val="00BB0A59"/>
    <w:rsid w:val="00BC10B4"/>
    <w:rsid w:val="00BC146C"/>
    <w:rsid w:val="00BD6520"/>
    <w:rsid w:val="00BE2CB7"/>
    <w:rsid w:val="00BE4FC5"/>
    <w:rsid w:val="00BF0459"/>
    <w:rsid w:val="00BF3648"/>
    <w:rsid w:val="00C143EF"/>
    <w:rsid w:val="00C15AAD"/>
    <w:rsid w:val="00C23A01"/>
    <w:rsid w:val="00C241F8"/>
    <w:rsid w:val="00C80947"/>
    <w:rsid w:val="00C84443"/>
    <w:rsid w:val="00C9009B"/>
    <w:rsid w:val="00C903D3"/>
    <w:rsid w:val="00C93104"/>
    <w:rsid w:val="00CB6C74"/>
    <w:rsid w:val="00CC0919"/>
    <w:rsid w:val="00CC0D8C"/>
    <w:rsid w:val="00CC2733"/>
    <w:rsid w:val="00CD262B"/>
    <w:rsid w:val="00CD4332"/>
    <w:rsid w:val="00CE1D87"/>
    <w:rsid w:val="00D01546"/>
    <w:rsid w:val="00D0368C"/>
    <w:rsid w:val="00D03F42"/>
    <w:rsid w:val="00D153E0"/>
    <w:rsid w:val="00D30623"/>
    <w:rsid w:val="00D35177"/>
    <w:rsid w:val="00D47A35"/>
    <w:rsid w:val="00D51E63"/>
    <w:rsid w:val="00D5429B"/>
    <w:rsid w:val="00D56BF2"/>
    <w:rsid w:val="00D7782F"/>
    <w:rsid w:val="00D90BE6"/>
    <w:rsid w:val="00D947F4"/>
    <w:rsid w:val="00DA3C51"/>
    <w:rsid w:val="00DB0EE2"/>
    <w:rsid w:val="00DB7B74"/>
    <w:rsid w:val="00DC2C0A"/>
    <w:rsid w:val="00DD185D"/>
    <w:rsid w:val="00DD5F00"/>
    <w:rsid w:val="00DD6BA1"/>
    <w:rsid w:val="00E1219B"/>
    <w:rsid w:val="00E23D14"/>
    <w:rsid w:val="00E34049"/>
    <w:rsid w:val="00E42C06"/>
    <w:rsid w:val="00E5080F"/>
    <w:rsid w:val="00E63352"/>
    <w:rsid w:val="00EB010D"/>
    <w:rsid w:val="00EB752A"/>
    <w:rsid w:val="00EC2DB3"/>
    <w:rsid w:val="00ED0802"/>
    <w:rsid w:val="00EE3AC0"/>
    <w:rsid w:val="00EE5351"/>
    <w:rsid w:val="00EF2F8C"/>
    <w:rsid w:val="00F07B5F"/>
    <w:rsid w:val="00F104BF"/>
    <w:rsid w:val="00F11EF3"/>
    <w:rsid w:val="00F15228"/>
    <w:rsid w:val="00F24169"/>
    <w:rsid w:val="00F63124"/>
    <w:rsid w:val="00F66151"/>
    <w:rsid w:val="00F66538"/>
    <w:rsid w:val="00F90960"/>
    <w:rsid w:val="00F91F14"/>
    <w:rsid w:val="00FD02B0"/>
    <w:rsid w:val="00FD5297"/>
    <w:rsid w:val="00FE4A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方正仿宋_GBK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623A"/>
    <w:pPr>
      <w:widowControl w:val="0"/>
      <w:jc w:val="both"/>
    </w:pPr>
    <w:rPr>
      <w:rFonts w:eastAsia="宋体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6623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A6623A"/>
    <w:rPr>
      <w:rFonts w:eastAsia="宋体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20</TotalTime>
  <Pages>2</Pages>
  <Words>74</Words>
  <Characters>422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王怡倩</dc:creator>
  <cp:keywords/>
  <dc:description/>
  <cp:lastModifiedBy>微软用户</cp:lastModifiedBy>
  <cp:revision>2</cp:revision>
  <dcterms:created xsi:type="dcterms:W3CDTF">2015-04-10T08:03:00Z</dcterms:created>
  <dcterms:modified xsi:type="dcterms:W3CDTF">2015-04-23T09:56:00Z</dcterms:modified>
</cp:coreProperties>
</file>